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3824EF09"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20</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22</w:t>
      </w:r>
      <w:r w:rsidR="000D1E11">
        <w:rPr>
          <w:rFonts w:ascii="Times New Roman" w:eastAsia="Malgun Gothic" w:hAnsi="Times New Roman"/>
          <w:b/>
          <w:bCs/>
          <w:sz w:val="24"/>
          <w:szCs w:val="24"/>
          <w:lang w:eastAsia="zh-CN"/>
        </w:rPr>
        <w:t>12216</w:t>
      </w:r>
    </w:p>
    <w:p w14:paraId="1B9E9F74" w14:textId="39ACB7BF" w:rsidR="00871E99" w:rsidRDefault="00871E99" w:rsidP="007629CA">
      <w:pPr>
        <w:pStyle w:val="CRCoverPage"/>
        <w:tabs>
          <w:tab w:val="right" w:pos="9639"/>
        </w:tabs>
        <w:spacing w:before="120" w:after="0"/>
        <w:rPr>
          <w:rFonts w:ascii="Times New Roman" w:hAnsi="Times New Roman"/>
          <w:b/>
          <w:sz w:val="24"/>
          <w:lang w:val="de-DE" w:eastAsia="zh-CN"/>
        </w:rPr>
      </w:pPr>
      <w:r w:rsidRPr="00871E99">
        <w:rPr>
          <w:rFonts w:ascii="Times New Roman" w:hAnsi="Times New Roman"/>
          <w:b/>
          <w:sz w:val="24"/>
          <w:lang w:val="de-DE" w:eastAsia="zh-CN"/>
        </w:rPr>
        <w:t>Toulouse, France, 14</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 18</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November, 2022</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0B5D4763" w:rsidR="00BC5FA1" w:rsidRPr="004C6910"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1847A4" w:rsidRPr="001847A4">
        <w:rPr>
          <w:rFonts w:eastAsia="宋体"/>
          <w:sz w:val="22"/>
          <w:lang w:eastAsia="zh-CN"/>
        </w:rPr>
        <w:t>6.13.4</w:t>
      </w:r>
      <w:bookmarkStart w:id="4" w:name="_GoBack"/>
      <w:bookmarkEnd w:id="4"/>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6A0CCE5B"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90424F" w:rsidRPr="0090424F">
        <w:rPr>
          <w:sz w:val="22"/>
        </w:rPr>
        <w:t>Discussion on capturing L2M agreements in TS 38.314</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698F53B" w14:textId="2803CF99" w:rsidR="00413884" w:rsidRPr="00347BC6" w:rsidRDefault="00413884" w:rsidP="00413884">
      <w:pPr>
        <w:rPr>
          <w:color w:val="000000" w:themeColor="text1"/>
        </w:rPr>
      </w:pPr>
      <w:r>
        <w:rPr>
          <w:rFonts w:eastAsia="宋体" w:hint="eastAsia"/>
          <w:lang w:eastAsia="zh-CN"/>
        </w:rPr>
        <w:t>A</w:t>
      </w:r>
      <w:r>
        <w:rPr>
          <w:rFonts w:eastAsia="宋体"/>
          <w:lang w:eastAsia="zh-CN"/>
        </w:rPr>
        <w:t>t RAN2#119-e meeting, the following agreements were made for L2M:</w:t>
      </w:r>
    </w:p>
    <w:p w14:paraId="7504B651"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Agreements:</w:t>
      </w:r>
    </w:p>
    <w:p w14:paraId="50D3491F"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lang w:val="en-US"/>
        </w:rPr>
      </w:pPr>
      <w:r w:rsidRPr="00347BC6">
        <w:rPr>
          <w:color w:val="000000" w:themeColor="text1"/>
        </w:rPr>
        <w:t>1</w:t>
      </w:r>
      <w:r w:rsidRPr="00347BC6">
        <w:rPr>
          <w:color w:val="000000" w:themeColor="text1"/>
        </w:rPr>
        <w:tab/>
        <w:t>RAN2 agree that for a consistent calculation of the total RAN delay per split DRB per UE, a set of formulas for total RAN delay calculation are needed. RAN2 has already agreed that the total RAN delay calculation can be used for QoS monitoring and MDT purposes.</w:t>
      </w:r>
    </w:p>
    <w:p w14:paraId="54A9024D"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 xml:space="preserve"> </w:t>
      </w:r>
    </w:p>
    <w:p w14:paraId="72CA2E38"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2</w:t>
      </w:r>
      <w:r w:rsidRPr="00347BC6">
        <w:rPr>
          <w:color w:val="000000" w:themeColor="text1"/>
        </w:rPr>
        <w:tab/>
        <w:t>Total RAN delay calculation formula for split DRB in RAN node is to be specified in Rel 17, for the following scenarios:</w:t>
      </w:r>
    </w:p>
    <w:p w14:paraId="515C09E9"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PDCP duplication is not enabled during the delay measurement period</w:t>
      </w:r>
    </w:p>
    <w:p w14:paraId="52F51B51"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PDCP duplication was enabled during the delay measurement period</w:t>
      </w:r>
    </w:p>
    <w:p w14:paraId="2025CCF1"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 xml:space="preserve"> </w:t>
      </w:r>
    </w:p>
    <w:p w14:paraId="6533FD36"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3</w:t>
      </w:r>
      <w:r w:rsidRPr="00347BC6">
        <w:rPr>
          <w:color w:val="000000" w:themeColor="text1"/>
        </w:rPr>
        <w:tab/>
        <w:t>Total RAN delay calculation formula for split DRB is to be discussed in Rel-18, for the following scenario:</w:t>
      </w:r>
    </w:p>
    <w:p w14:paraId="1685DB49" w14:textId="77777777" w:rsidR="00413884" w:rsidRPr="00347BC6" w:rsidRDefault="00413884" w:rsidP="00413884">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 xml:space="preserve"> PDCP duplication was enabled per packet basis i.e., some packets transmitted with duplication and some packets without dupplication in a delay measurement period.</w:t>
      </w:r>
    </w:p>
    <w:p w14:paraId="283A2AC1" w14:textId="77777777" w:rsidR="00413884" w:rsidRPr="00347BC6" w:rsidRDefault="00413884" w:rsidP="00413884">
      <w:pPr>
        <w:pStyle w:val="Doc-text2"/>
        <w:rPr>
          <w:color w:val="000000" w:themeColor="text1"/>
        </w:rPr>
      </w:pPr>
      <w:r w:rsidRPr="00347BC6">
        <w:rPr>
          <w:color w:val="000000" w:themeColor="text1"/>
        </w:rPr>
        <w:t xml:space="preserve"> </w:t>
      </w:r>
    </w:p>
    <w:p w14:paraId="5A870088" w14:textId="77777777" w:rsidR="00413884" w:rsidRPr="00347BC6" w:rsidRDefault="00413884" w:rsidP="00413884">
      <w:pPr>
        <w:pStyle w:val="Doc-text2"/>
        <w:rPr>
          <w:color w:val="000000" w:themeColor="text1"/>
        </w:rPr>
      </w:pPr>
      <w:r w:rsidRPr="00347BC6">
        <w:rPr>
          <w:color w:val="000000" w:themeColor="text1"/>
        </w:rPr>
        <w:t>=&gt;</w:t>
      </w:r>
      <w:r w:rsidRPr="00347BC6">
        <w:rPr>
          <w:color w:val="000000" w:themeColor="text1"/>
        </w:rPr>
        <w:tab/>
        <w:t>RAN2 discuss whether to specify the total RAN delay formula in TS 38.314 or liaise SA5 to consider the formulas in their specification.</w:t>
      </w:r>
    </w:p>
    <w:p w14:paraId="1435027A" w14:textId="21B59C0A" w:rsidR="00A1156B" w:rsidRDefault="00A1156B" w:rsidP="000E4BD4">
      <w:pPr>
        <w:rPr>
          <w:rFonts w:eastAsia="宋体"/>
          <w:lang w:eastAsia="zh-CN"/>
        </w:rPr>
      </w:pPr>
    </w:p>
    <w:p w14:paraId="4F2FFC2E" w14:textId="72D08A0A" w:rsidR="008E30D5" w:rsidRPr="004C6910" w:rsidRDefault="008E30D5" w:rsidP="000E4BD4">
      <w:pPr>
        <w:rPr>
          <w:rFonts w:eastAsia="宋体"/>
          <w:lang w:eastAsia="zh-CN"/>
        </w:rPr>
      </w:pPr>
      <w:r>
        <w:rPr>
          <w:rFonts w:eastAsia="宋体" w:hint="eastAsia"/>
          <w:lang w:eastAsia="zh-CN"/>
        </w:rPr>
        <w:t>I</w:t>
      </w:r>
      <w:r>
        <w:rPr>
          <w:rFonts w:eastAsia="宋体"/>
          <w:lang w:eastAsia="zh-CN"/>
        </w:rPr>
        <w:t>n this paper, we discuss how to progress on the above topic.</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1AA7C064" w14:textId="4BA695A6" w:rsidR="00E45D39" w:rsidRDefault="008E30D5" w:rsidP="009863C8">
      <w:pPr>
        <w:rPr>
          <w:rFonts w:eastAsiaTheme="minorEastAsia"/>
          <w:b/>
          <w:lang w:eastAsia="zh-CN"/>
        </w:rPr>
      </w:pPr>
      <w:r>
        <w:rPr>
          <w:rFonts w:eastAsiaTheme="minorEastAsia" w:hint="eastAsia"/>
          <w:lang w:eastAsia="zh-CN"/>
        </w:rPr>
        <w:t>F</w:t>
      </w:r>
      <w:r>
        <w:rPr>
          <w:rFonts w:eastAsiaTheme="minorEastAsia"/>
          <w:lang w:eastAsia="zh-CN"/>
        </w:rPr>
        <w:t xml:space="preserve">or L2 measurements, </w:t>
      </w:r>
      <w:r w:rsidR="004F25E1">
        <w:rPr>
          <w:rFonts w:eastAsiaTheme="minorEastAsia"/>
          <w:lang w:eastAsia="zh-CN"/>
        </w:rPr>
        <w:t>TS 38.314 has defined some measurements</w:t>
      </w:r>
      <w:r w:rsidR="009863C8">
        <w:rPr>
          <w:rFonts w:eastAsiaTheme="minorEastAsia"/>
          <w:lang w:eastAsia="zh-CN"/>
        </w:rPr>
        <w:t xml:space="preserve">. For example, for the measurement </w:t>
      </w:r>
      <w:r w:rsidR="004F25E1" w:rsidRPr="004F25E1">
        <w:rPr>
          <w:rFonts w:eastAsiaTheme="minorEastAsia"/>
          <w:lang w:eastAsia="zh-CN"/>
        </w:rPr>
        <w:t>Average over-the-air interface packet delay in the UL per DRB per UE</w:t>
      </w:r>
      <w:r w:rsidR="009863C8">
        <w:rPr>
          <w:rFonts w:eastAsiaTheme="minorEastAsia"/>
          <w:lang w:eastAsia="zh-CN"/>
        </w:rPr>
        <w:t>, it has been captured in section 4.2.1.2.2 in TS 38.314 and it is for QoS verification of MDT or for the QoS monitoring. In addition, SA5 has also defined some measurements, e.g. TS 28.552.</w:t>
      </w:r>
    </w:p>
    <w:tbl>
      <w:tblPr>
        <w:tblStyle w:val="afc"/>
        <w:tblW w:w="0" w:type="auto"/>
        <w:tblLook w:val="04A0" w:firstRow="1" w:lastRow="0" w:firstColumn="1" w:lastColumn="0" w:noHBand="0" w:noVBand="1"/>
      </w:tblPr>
      <w:tblGrid>
        <w:gridCol w:w="9629"/>
      </w:tblGrid>
      <w:tr w:rsidR="004F25E1" w14:paraId="43E95752" w14:textId="77777777" w:rsidTr="004F25E1">
        <w:tc>
          <w:tcPr>
            <w:tcW w:w="9629" w:type="dxa"/>
          </w:tcPr>
          <w:p w14:paraId="69C7C957" w14:textId="77777777" w:rsidR="004F25E1" w:rsidRPr="00FA64B6" w:rsidRDefault="004F25E1" w:rsidP="004F25E1">
            <w:pPr>
              <w:pStyle w:val="5"/>
              <w:spacing w:after="240"/>
              <w:outlineLvl w:val="4"/>
            </w:pPr>
            <w:bookmarkStart w:id="5" w:name="_Toc534931549"/>
            <w:bookmarkStart w:id="6" w:name="_Toc22987261"/>
            <w:bookmarkStart w:id="7" w:name="_Toc23029794"/>
            <w:bookmarkStart w:id="8" w:name="_Toc22986233"/>
            <w:bookmarkStart w:id="9" w:name="_Toc43234906"/>
            <w:bookmarkStart w:id="10" w:name="_Toc43242698"/>
            <w:bookmarkStart w:id="11" w:name="_Toc46328564"/>
            <w:bookmarkStart w:id="12" w:name="_Toc52580202"/>
            <w:bookmarkStart w:id="13" w:name="_Toc108988936"/>
            <w:r w:rsidRPr="00FA64B6">
              <w:t>4.2.1.2.2</w:t>
            </w:r>
            <w:r w:rsidRPr="00FA64B6">
              <w:tab/>
              <w:t xml:space="preserve">Average over-the-air interface packet delay in the </w:t>
            </w:r>
            <w:bookmarkEnd w:id="5"/>
            <w:r w:rsidRPr="00FA64B6">
              <w:t>UL</w:t>
            </w:r>
            <w:bookmarkEnd w:id="6"/>
            <w:bookmarkEnd w:id="7"/>
            <w:bookmarkEnd w:id="8"/>
            <w:r w:rsidRPr="00FA64B6">
              <w:t xml:space="preserve"> per DRB per UE</w:t>
            </w:r>
            <w:bookmarkEnd w:id="9"/>
            <w:bookmarkEnd w:id="10"/>
            <w:bookmarkEnd w:id="11"/>
            <w:bookmarkEnd w:id="12"/>
            <w:bookmarkEnd w:id="13"/>
          </w:p>
          <w:p w14:paraId="308405AB" w14:textId="77777777" w:rsidR="004F25E1" w:rsidRPr="00FA64B6" w:rsidRDefault="004F25E1" w:rsidP="004F25E1">
            <w:pPr>
              <w:rPr>
                <w:lang w:eastAsia="zh-CN"/>
              </w:rPr>
            </w:pPr>
            <w:r w:rsidRPr="00FA64B6">
              <w:rPr>
                <w:lang w:eastAsia="zh-CN"/>
              </w:rPr>
              <w:t xml:space="preserve">The objective of this measurement is to measure air interface UL packet delay for OAM performance observability or for QoS verification of MDT or for the QoS monitoring as defined in </w:t>
            </w:r>
            <w:r w:rsidRPr="00FA64B6">
              <w:t>TS 23.501 [4]</w:t>
            </w:r>
            <w:r w:rsidRPr="00FA64B6">
              <w:rPr>
                <w:lang w:eastAsia="zh-CN"/>
              </w:rPr>
              <w:t>.</w:t>
            </w:r>
          </w:p>
          <w:p w14:paraId="3ABB70F6" w14:textId="765589BD" w:rsidR="004F25E1" w:rsidRDefault="004F25E1" w:rsidP="004F25E1">
            <w:pPr>
              <w:rPr>
                <w:rFonts w:eastAsiaTheme="minorEastAsia"/>
                <w:b/>
                <w:lang w:eastAsia="zh-CN"/>
              </w:rPr>
            </w:pPr>
            <w:r w:rsidRPr="00FA64B6">
              <w:rPr>
                <w:lang w:eastAsia="zh-CN"/>
              </w:rPr>
              <w:t>Protocol Layer: MAC</w:t>
            </w:r>
          </w:p>
        </w:tc>
      </w:tr>
    </w:tbl>
    <w:p w14:paraId="7CF9237B" w14:textId="7CD30FDB" w:rsidR="004F25E1" w:rsidRPr="009863C8" w:rsidRDefault="004F25E1" w:rsidP="009863C8">
      <w:pPr>
        <w:rPr>
          <w:rFonts w:eastAsiaTheme="minorEastAsia"/>
          <w:lang w:eastAsia="zh-CN"/>
        </w:rPr>
      </w:pPr>
    </w:p>
    <w:p w14:paraId="48144429" w14:textId="026B0E19" w:rsidR="004F25E1" w:rsidRDefault="009863C8" w:rsidP="009863C8">
      <w:pPr>
        <w:rPr>
          <w:rFonts w:eastAsiaTheme="minorEastAsia"/>
          <w:lang w:eastAsia="zh-CN"/>
        </w:rPr>
      </w:pPr>
      <w:r w:rsidRPr="009863C8">
        <w:rPr>
          <w:rFonts w:eastAsiaTheme="minorEastAsia" w:hint="eastAsia"/>
          <w:lang w:eastAsia="zh-CN"/>
        </w:rPr>
        <w:t>F</w:t>
      </w:r>
      <w:r w:rsidRPr="009863C8">
        <w:rPr>
          <w:rFonts w:eastAsiaTheme="minorEastAsia"/>
          <w:lang w:eastAsia="zh-CN"/>
        </w:rPr>
        <w:t>or</w:t>
      </w:r>
      <w:r>
        <w:rPr>
          <w:rFonts w:eastAsiaTheme="minorEastAsia"/>
          <w:lang w:eastAsia="zh-CN"/>
        </w:rPr>
        <w:t xml:space="preserve"> </w:t>
      </w:r>
      <w:r w:rsidR="00651F13">
        <w:rPr>
          <w:rFonts w:eastAsiaTheme="minorEastAsia"/>
          <w:lang w:eastAsia="zh-CN"/>
        </w:rPr>
        <w:t xml:space="preserve">total </w:t>
      </w:r>
      <w:r>
        <w:rPr>
          <w:rFonts w:eastAsiaTheme="minorEastAsia"/>
          <w:lang w:eastAsia="zh-CN"/>
        </w:rPr>
        <w:t>RAN delay formula, we think either RAN2 or SA5 can capture the definitions. We slightly prefer RAN2 to define them, and then we can send a LS to SA5 for information.</w:t>
      </w:r>
    </w:p>
    <w:p w14:paraId="6C197A2C" w14:textId="09F56AF8" w:rsidR="002B43E1" w:rsidRPr="002B43E1" w:rsidRDefault="002B43E1" w:rsidP="009863C8">
      <w:pPr>
        <w:rPr>
          <w:rFonts w:eastAsiaTheme="minorEastAsia"/>
          <w:b/>
          <w:lang w:eastAsia="zh-CN"/>
        </w:rPr>
      </w:pPr>
      <w:r w:rsidRPr="002B43E1">
        <w:rPr>
          <w:rFonts w:eastAsiaTheme="minorEastAsia" w:hint="eastAsia"/>
          <w:b/>
          <w:lang w:eastAsia="zh-CN"/>
        </w:rPr>
        <w:t>P</w:t>
      </w:r>
      <w:r w:rsidRPr="002B43E1">
        <w:rPr>
          <w:rFonts w:eastAsiaTheme="minorEastAsia"/>
          <w:b/>
          <w:lang w:eastAsia="zh-CN"/>
        </w:rPr>
        <w:t xml:space="preserve">roposal 1: </w:t>
      </w:r>
      <w:r>
        <w:rPr>
          <w:rFonts w:eastAsiaTheme="minorEastAsia"/>
          <w:b/>
          <w:lang w:eastAsia="zh-CN"/>
        </w:rPr>
        <w:t xml:space="preserve">It is proposed RAN2 to capture </w:t>
      </w:r>
      <w:r w:rsidR="00651F13">
        <w:rPr>
          <w:rFonts w:eastAsiaTheme="minorEastAsia"/>
          <w:b/>
          <w:lang w:eastAsia="zh-CN"/>
        </w:rPr>
        <w:t xml:space="preserve">total </w:t>
      </w:r>
      <w:r>
        <w:rPr>
          <w:rFonts w:eastAsiaTheme="minorEastAsia"/>
          <w:b/>
          <w:lang w:eastAsia="zh-CN"/>
        </w:rPr>
        <w:t>RAN delay formula in TS 38.314.</w:t>
      </w:r>
    </w:p>
    <w:p w14:paraId="5AB4A8A3" w14:textId="0FF284C2" w:rsidR="00465FB0" w:rsidRDefault="00465FB0" w:rsidP="009863C8">
      <w:pPr>
        <w:rPr>
          <w:rFonts w:eastAsiaTheme="minorEastAsia"/>
          <w:lang w:eastAsia="zh-CN"/>
        </w:rPr>
      </w:pPr>
    </w:p>
    <w:p w14:paraId="65DBB84D" w14:textId="02B254C8" w:rsidR="003F2D43" w:rsidRDefault="003F2D43" w:rsidP="009863C8">
      <w:pPr>
        <w:rPr>
          <w:rFonts w:eastAsiaTheme="minorEastAsia"/>
          <w:lang w:eastAsia="zh-CN"/>
        </w:rPr>
      </w:pPr>
      <w:r>
        <w:rPr>
          <w:rFonts w:eastAsiaTheme="minorEastAsia" w:hint="eastAsia"/>
          <w:lang w:eastAsia="zh-CN"/>
        </w:rPr>
        <w:lastRenderedPageBreak/>
        <w:t>A</w:t>
      </w:r>
      <w:r>
        <w:rPr>
          <w:rFonts w:eastAsiaTheme="minorEastAsia"/>
          <w:lang w:eastAsia="zh-CN"/>
        </w:rPr>
        <w:t>t RAN2#119-e meeting, some papers [2][3]</w:t>
      </w:r>
      <w:r w:rsidR="00651F13">
        <w:rPr>
          <w:rFonts w:eastAsiaTheme="minorEastAsia"/>
          <w:lang w:eastAsia="zh-CN"/>
        </w:rPr>
        <w:t xml:space="preserve"> provided draft changes for</w:t>
      </w:r>
      <w:r w:rsidR="00811163">
        <w:rPr>
          <w:rFonts w:eastAsiaTheme="minorEastAsia"/>
          <w:lang w:eastAsia="zh-CN"/>
        </w:rPr>
        <w:t xml:space="preserve"> total</w:t>
      </w:r>
      <w:r w:rsidR="00651F13">
        <w:rPr>
          <w:rFonts w:eastAsiaTheme="minorEastAsia"/>
          <w:lang w:eastAsia="zh-CN"/>
        </w:rPr>
        <w:t xml:space="preserve"> RAN </w:t>
      </w:r>
      <w:r w:rsidR="00811163">
        <w:rPr>
          <w:rFonts w:eastAsiaTheme="minorEastAsia"/>
          <w:lang w:eastAsia="zh-CN"/>
        </w:rPr>
        <w:t>delay formula.</w:t>
      </w:r>
      <w:r w:rsidR="00C22AAD">
        <w:rPr>
          <w:rFonts w:eastAsiaTheme="minorEastAsia"/>
          <w:lang w:eastAsia="zh-CN"/>
        </w:rPr>
        <w:t xml:space="preserve"> On top of these inputs, we provide more analysis and the draft changes can be found in section 5.</w:t>
      </w:r>
    </w:p>
    <w:p w14:paraId="0E6B2E69" w14:textId="51A05107" w:rsidR="00BC3986" w:rsidRPr="00BC3986" w:rsidRDefault="00BC3986" w:rsidP="009863C8">
      <w:pPr>
        <w:rPr>
          <w:rFonts w:eastAsiaTheme="minorEastAsia"/>
          <w:b/>
          <w:lang w:eastAsia="zh-CN"/>
        </w:rPr>
      </w:pPr>
      <w:r w:rsidRPr="00BC3986">
        <w:rPr>
          <w:rFonts w:eastAsiaTheme="minorEastAsia" w:hint="eastAsia"/>
          <w:b/>
          <w:lang w:eastAsia="zh-CN"/>
        </w:rPr>
        <w:t>P</w:t>
      </w:r>
      <w:r w:rsidRPr="00BC3986">
        <w:rPr>
          <w:rFonts w:eastAsiaTheme="minorEastAsia"/>
          <w:b/>
          <w:lang w:eastAsia="zh-CN"/>
        </w:rPr>
        <w:t>roposal 2: It is proposed RAN2 to discuss</w:t>
      </w:r>
      <w:r w:rsidR="00D173BF">
        <w:rPr>
          <w:rFonts w:eastAsiaTheme="minorEastAsia"/>
          <w:b/>
          <w:lang w:eastAsia="zh-CN"/>
        </w:rPr>
        <w:t xml:space="preserve"> and agree on </w:t>
      </w:r>
      <w:r w:rsidRPr="00BC3986">
        <w:rPr>
          <w:rFonts w:eastAsiaTheme="minorEastAsia"/>
          <w:b/>
          <w:lang w:eastAsia="zh-CN"/>
        </w:rPr>
        <w:t>draft changes as listed in section 5.</w:t>
      </w:r>
    </w:p>
    <w:p w14:paraId="328817B1" w14:textId="77777777" w:rsidR="002B43E1" w:rsidRPr="009863C8" w:rsidRDefault="002B43E1" w:rsidP="009863C8">
      <w:pPr>
        <w:rPr>
          <w:rFonts w:eastAsiaTheme="minorEastAsia"/>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2B8BBE8E" w14:textId="2C88CC18" w:rsidR="00A4048D" w:rsidRPr="00F83195" w:rsidRDefault="00F83195" w:rsidP="00F83195">
      <w:pPr>
        <w:rPr>
          <w:rFonts w:eastAsiaTheme="minorEastAsia"/>
          <w:lang w:eastAsia="zh-CN"/>
        </w:rPr>
      </w:pPr>
      <w:r w:rsidRPr="00F83195">
        <w:rPr>
          <w:rFonts w:eastAsiaTheme="minorEastAsia" w:hint="eastAsia"/>
          <w:lang w:eastAsia="zh-CN"/>
        </w:rPr>
        <w:t>I</w:t>
      </w:r>
      <w:r w:rsidRPr="00F83195">
        <w:rPr>
          <w:rFonts w:eastAsiaTheme="minorEastAsia"/>
          <w:lang w:eastAsia="zh-CN"/>
        </w:rPr>
        <w:t>n</w:t>
      </w:r>
      <w:r>
        <w:rPr>
          <w:rFonts w:eastAsiaTheme="minorEastAsia"/>
          <w:lang w:eastAsia="zh-CN"/>
        </w:rPr>
        <w:t xml:space="preserve"> this paper, we discuss how to progress on L2M discussions, and it is proposed:</w:t>
      </w:r>
    </w:p>
    <w:p w14:paraId="54576D20" w14:textId="38CE19CE" w:rsidR="00F83195" w:rsidRDefault="00F83195" w:rsidP="00F83195">
      <w:pPr>
        <w:rPr>
          <w:rFonts w:eastAsiaTheme="minorEastAsia"/>
          <w:b/>
          <w:lang w:eastAsia="zh-CN"/>
        </w:rPr>
      </w:pPr>
      <w:r w:rsidRPr="002B43E1">
        <w:rPr>
          <w:rFonts w:eastAsiaTheme="minorEastAsia" w:hint="eastAsia"/>
          <w:b/>
          <w:lang w:eastAsia="zh-CN"/>
        </w:rPr>
        <w:t>P</w:t>
      </w:r>
      <w:r w:rsidRPr="002B43E1">
        <w:rPr>
          <w:rFonts w:eastAsiaTheme="minorEastAsia"/>
          <w:b/>
          <w:lang w:eastAsia="zh-CN"/>
        </w:rPr>
        <w:t xml:space="preserve">roposal 1: </w:t>
      </w:r>
      <w:r>
        <w:rPr>
          <w:rFonts w:eastAsiaTheme="minorEastAsia"/>
          <w:b/>
          <w:lang w:eastAsia="zh-CN"/>
        </w:rPr>
        <w:t>It is proposed RAN2 to capture total RAN delay formula in TS 38.314.</w:t>
      </w:r>
    </w:p>
    <w:p w14:paraId="55C0CE33" w14:textId="3F32BC0D" w:rsidR="00F83195" w:rsidRPr="00F83195" w:rsidRDefault="00155A40" w:rsidP="00F83195">
      <w:pPr>
        <w:rPr>
          <w:rFonts w:eastAsiaTheme="minorEastAsia"/>
          <w:lang w:eastAsia="zh-CN"/>
        </w:rPr>
      </w:pPr>
      <w:r w:rsidRPr="00BC3986">
        <w:rPr>
          <w:rFonts w:eastAsiaTheme="minorEastAsia" w:hint="eastAsia"/>
          <w:b/>
          <w:lang w:eastAsia="zh-CN"/>
        </w:rPr>
        <w:t>P</w:t>
      </w:r>
      <w:r w:rsidRPr="00BC3986">
        <w:rPr>
          <w:rFonts w:eastAsiaTheme="minorEastAsia"/>
          <w:b/>
          <w:lang w:eastAsia="zh-CN"/>
        </w:rPr>
        <w:t>roposal 2: It is proposed RAN2 to discuss</w:t>
      </w:r>
      <w:r>
        <w:rPr>
          <w:rFonts w:eastAsiaTheme="minorEastAsia"/>
          <w:b/>
          <w:lang w:eastAsia="zh-CN"/>
        </w:rPr>
        <w:t xml:space="preserve"> and agree on </w:t>
      </w:r>
      <w:r w:rsidRPr="00BC3986">
        <w:rPr>
          <w:rFonts w:eastAsiaTheme="minorEastAsia"/>
          <w:b/>
          <w:lang w:eastAsia="zh-CN"/>
        </w:rPr>
        <w:t>draft changes as listed in section 5.</w:t>
      </w:r>
    </w:p>
    <w:p w14:paraId="26B8A62E" w14:textId="77777777" w:rsidR="00F83195" w:rsidRPr="00F83195" w:rsidRDefault="00F83195" w:rsidP="00F83195">
      <w:pPr>
        <w:rPr>
          <w:rFonts w:eastAsiaTheme="minorEastAsia"/>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4E4A91B4" w14:textId="5863D0BD" w:rsidR="00BA53AB" w:rsidRDefault="004C7DEC" w:rsidP="005F1165">
      <w:pPr>
        <w:numPr>
          <w:ilvl w:val="0"/>
          <w:numId w:val="4"/>
        </w:numPr>
        <w:overflowPunct/>
        <w:autoSpaceDE/>
        <w:autoSpaceDN/>
        <w:adjustRightInd/>
        <w:textAlignment w:val="auto"/>
        <w:rPr>
          <w:rFonts w:eastAsia="MS Mincho"/>
          <w:lang w:eastAsia="ja-JP"/>
        </w:rPr>
      </w:pPr>
      <w:r w:rsidRPr="00BA53AB">
        <w:rPr>
          <w:rFonts w:eastAsia="MS Mincho"/>
          <w:lang w:eastAsia="ja-JP"/>
        </w:rPr>
        <w:t>R2-2209301</w:t>
      </w:r>
      <w:r w:rsidR="00BA53AB" w:rsidRPr="00BA53AB">
        <w:rPr>
          <w:rFonts w:eastAsia="MS Mincho"/>
          <w:lang w:eastAsia="ja-JP"/>
        </w:rPr>
        <w:tab/>
      </w:r>
      <w:r w:rsidRPr="00BA53AB">
        <w:rPr>
          <w:rFonts w:eastAsia="MS Mincho"/>
          <w:lang w:eastAsia="ja-JP"/>
        </w:rPr>
        <w:t>RAN2#119-e meeting minutes</w:t>
      </w:r>
    </w:p>
    <w:p w14:paraId="6AFE2531" w14:textId="77777777" w:rsidR="00BA53AB" w:rsidRDefault="00BA53AB" w:rsidP="00BA53AB">
      <w:pPr>
        <w:numPr>
          <w:ilvl w:val="0"/>
          <w:numId w:val="4"/>
        </w:numPr>
        <w:overflowPunct/>
        <w:autoSpaceDE/>
        <w:autoSpaceDN/>
        <w:adjustRightInd/>
        <w:textAlignment w:val="auto"/>
        <w:rPr>
          <w:rFonts w:eastAsia="MS Mincho"/>
          <w:lang w:eastAsia="ja-JP"/>
        </w:rPr>
      </w:pPr>
      <w:r w:rsidRPr="00BA53AB">
        <w:rPr>
          <w:rFonts w:eastAsia="MS Mincho"/>
          <w:lang w:eastAsia="ja-JP"/>
        </w:rPr>
        <w:t>R2-2207948</w:t>
      </w:r>
      <w:r w:rsidRPr="00BA53AB">
        <w:rPr>
          <w:rFonts w:eastAsia="MS Mincho"/>
          <w:lang w:eastAsia="ja-JP"/>
        </w:rPr>
        <w:tab/>
        <w:t>Discussion on capturing L2M agreements in TS 38.314</w:t>
      </w:r>
      <w:r w:rsidRPr="00BA53AB">
        <w:rPr>
          <w:rFonts w:eastAsia="MS Mincho"/>
          <w:lang w:eastAsia="ja-JP"/>
        </w:rPr>
        <w:tab/>
        <w:t>Huawei, HiSilicon</w:t>
      </w:r>
    </w:p>
    <w:p w14:paraId="13AA4FCA" w14:textId="1B8D7C50" w:rsidR="000D201C" w:rsidRPr="00BA53AB" w:rsidRDefault="00BA53AB" w:rsidP="00BA53AB">
      <w:pPr>
        <w:numPr>
          <w:ilvl w:val="0"/>
          <w:numId w:val="4"/>
        </w:numPr>
        <w:overflowPunct/>
        <w:autoSpaceDE/>
        <w:autoSpaceDN/>
        <w:adjustRightInd/>
        <w:textAlignment w:val="auto"/>
        <w:rPr>
          <w:rFonts w:eastAsia="MS Mincho"/>
          <w:lang w:eastAsia="ja-JP"/>
        </w:rPr>
      </w:pPr>
      <w:r w:rsidRPr="00BA53AB">
        <w:rPr>
          <w:rFonts w:eastAsia="MS Mincho"/>
          <w:lang w:eastAsia="ja-JP"/>
        </w:rPr>
        <w:t>R2-2208206</w:t>
      </w:r>
      <w:r w:rsidRPr="00BA53AB">
        <w:rPr>
          <w:rFonts w:eastAsia="MS Mincho"/>
          <w:lang w:eastAsia="ja-JP"/>
        </w:rPr>
        <w:tab/>
        <w:t>Total RAN Delay calculation</w:t>
      </w:r>
      <w:r w:rsidRPr="00BA53AB">
        <w:rPr>
          <w:rFonts w:eastAsia="MS Mincho"/>
          <w:lang w:eastAsia="ja-JP"/>
        </w:rPr>
        <w:tab/>
        <w:t>Ericsson</w:t>
      </w:r>
    </w:p>
    <w:p w14:paraId="08036C0A" w14:textId="55864E76" w:rsidR="00BA53AB" w:rsidRDefault="00BA53AB" w:rsidP="0061517C">
      <w:pPr>
        <w:rPr>
          <w:rFonts w:eastAsia="MS Mincho"/>
          <w:lang w:eastAsia="ja-JP"/>
        </w:rPr>
      </w:pPr>
    </w:p>
    <w:p w14:paraId="4CF18213" w14:textId="3F5B4336" w:rsidR="00D30A52" w:rsidRDefault="00D30A52" w:rsidP="00D30A52">
      <w:pPr>
        <w:pStyle w:val="1"/>
        <w:rPr>
          <w:rFonts w:ascii="Times New Roman" w:hAnsi="Times New Roman"/>
        </w:rPr>
      </w:pPr>
      <w:r>
        <w:rPr>
          <w:rFonts w:ascii="Times New Roman" w:hAnsi="Times New Roman"/>
        </w:rPr>
        <w:t>Draft changes</w:t>
      </w:r>
    </w:p>
    <w:p w14:paraId="3E80473A" w14:textId="77777777" w:rsidR="00646DF3" w:rsidRPr="00932ED7" w:rsidRDefault="00646DF3" w:rsidP="00646DF3">
      <w:pPr>
        <w:rPr>
          <w:ins w:id="14" w:author="Huawei - Jun" w:date="2022-10-31T17:20:00Z"/>
          <w:rFonts w:eastAsia="MS Mincho"/>
          <w:b/>
          <w:sz w:val="28"/>
          <w:lang w:eastAsia="ja-JP"/>
        </w:rPr>
      </w:pPr>
      <w:ins w:id="15" w:author="Huawei - Jun" w:date="2022-10-31T17:20:00Z">
        <w:r w:rsidRPr="00932ED7">
          <w:rPr>
            <w:rFonts w:eastAsia="MS Mincho"/>
            <w:b/>
            <w:sz w:val="28"/>
            <w:lang w:eastAsia="ja-JP"/>
          </w:rPr>
          <w:t>4.2.1.x Total RAN Delay in Split-DRB Scenario</w:t>
        </w:r>
      </w:ins>
    </w:p>
    <w:p w14:paraId="5A396079" w14:textId="77777777" w:rsidR="00646DF3" w:rsidRPr="00932ED7" w:rsidRDefault="00646DF3" w:rsidP="00646DF3">
      <w:pPr>
        <w:rPr>
          <w:ins w:id="16" w:author="Huawei - Jun" w:date="2022-10-31T17:20:00Z"/>
          <w:rFonts w:eastAsia="MS Mincho"/>
          <w:b/>
          <w:sz w:val="22"/>
          <w:lang w:eastAsia="ja-JP"/>
        </w:rPr>
      </w:pPr>
      <w:ins w:id="17" w:author="Huawei - Jun" w:date="2022-10-31T17:20:00Z">
        <w:r w:rsidRPr="00932ED7">
          <w:rPr>
            <w:rFonts w:eastAsia="MS Mincho"/>
            <w:b/>
            <w:sz w:val="22"/>
            <w:lang w:eastAsia="ja-JP"/>
          </w:rPr>
          <w:t xml:space="preserve">4.2.1.x.1 </w:t>
        </w:r>
        <w:r>
          <w:rPr>
            <w:rFonts w:eastAsia="MS Mincho"/>
            <w:b/>
            <w:sz w:val="22"/>
            <w:lang w:eastAsia="ja-JP"/>
          </w:rPr>
          <w:t xml:space="preserve">DL </w:t>
        </w:r>
        <w:r w:rsidRPr="00932ED7">
          <w:rPr>
            <w:rFonts w:eastAsia="MS Mincho"/>
            <w:b/>
            <w:sz w:val="22"/>
            <w:lang w:eastAsia="ja-JP"/>
          </w:rPr>
          <w:t>Delay Calculation per Split-DRB per UE when PDCP duplication is enabled for entire measurement period</w:t>
        </w:r>
      </w:ins>
    </w:p>
    <w:p w14:paraId="6636EB14" w14:textId="77777777" w:rsidR="00646DF3" w:rsidRDefault="00646DF3" w:rsidP="00646DF3">
      <w:pPr>
        <w:rPr>
          <w:ins w:id="18" w:author="Huawei - Jun" w:date="2022-10-31T17:20:00Z"/>
        </w:rPr>
      </w:pPr>
      <w:ins w:id="19" w:author="Huawei - Jun" w:date="2022-10-31T17:20:00Z">
        <w:r>
          <w:t>The objective of this measurement is to calculate total DL RAN delay per split-DRB per UE when PDCP duplication is enabled for the entire measurement period, for QoS verification of MDT or for the QoS monitoring as defined in TS 23.501 [4].</w:t>
        </w:r>
      </w:ins>
    </w:p>
    <w:p w14:paraId="63E55866" w14:textId="77777777" w:rsidR="00646DF3" w:rsidRDefault="00646DF3" w:rsidP="00646DF3">
      <w:pPr>
        <w:rPr>
          <w:ins w:id="20" w:author="Huawei - Jun" w:date="2022-10-31T17:20:00Z"/>
        </w:rPr>
      </w:pPr>
      <w:ins w:id="21" w:author="Huawei - Jun" w:date="2022-10-31T17:20:00Z">
        <w:r>
          <w:t>Protocol layer: PDCP</w:t>
        </w:r>
      </w:ins>
    </w:p>
    <w:p w14:paraId="707D1DBD" w14:textId="77777777" w:rsidR="00646DF3" w:rsidRPr="00B606F1" w:rsidRDefault="00646DF3" w:rsidP="00646DF3">
      <w:pPr>
        <w:pStyle w:val="TH"/>
        <w:rPr>
          <w:ins w:id="22" w:author="Huawei - Jun" w:date="2022-10-31T17:20:00Z"/>
          <w:lang w:val="en-US" w:eastAsia="zh-CN"/>
        </w:rPr>
      </w:pPr>
      <w:ins w:id="23" w:author="Huawei - Jun" w:date="2022-10-31T17:20:00Z">
        <w:r>
          <w:t xml:space="preserve"> </w:t>
        </w:r>
        <w:r w:rsidRPr="00311E11">
          <w:t>Table 4.2.1.</w:t>
        </w:r>
        <w:r>
          <w:rPr>
            <w:lang w:val="en-US"/>
          </w:rPr>
          <w:t>x</w:t>
        </w:r>
        <w:r w:rsidRPr="00311E11">
          <w:t>.</w:t>
        </w:r>
        <w:r>
          <w:rPr>
            <w:lang w:val="en-US"/>
          </w:rPr>
          <w:t>1</w:t>
        </w:r>
        <w:r w:rsidRPr="00311E11">
          <w:t xml:space="preserve">-1: Definition for </w:t>
        </w:r>
        <w:r>
          <w:rPr>
            <w:lang w:val="en-US" w:eastAsia="zh-CN"/>
          </w:rPr>
          <w:t>total DL delay for DL PDCP duplicated packets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6DF3" w:rsidRPr="00311E11" w14:paraId="647F1242" w14:textId="77777777" w:rsidTr="00902C9F">
        <w:trPr>
          <w:cantSplit/>
          <w:jc w:val="center"/>
          <w:ins w:id="24" w:author="Huawei - Jun" w:date="2022-10-31T17:20:00Z"/>
        </w:trPr>
        <w:tc>
          <w:tcPr>
            <w:tcW w:w="1951" w:type="dxa"/>
          </w:tcPr>
          <w:p w14:paraId="0AEACFF4" w14:textId="77777777" w:rsidR="00646DF3" w:rsidRPr="00311E11" w:rsidRDefault="00646DF3" w:rsidP="00902C9F">
            <w:pPr>
              <w:pStyle w:val="TAL"/>
              <w:rPr>
                <w:ins w:id="25" w:author="Huawei - Jun" w:date="2022-10-31T17:20:00Z"/>
                <w:lang w:eastAsia="zh-CN"/>
              </w:rPr>
            </w:pPr>
            <w:bookmarkStart w:id="26" w:name="_Hlk23109125"/>
            <w:ins w:id="27" w:author="Huawei - Jun" w:date="2022-10-31T17:20:00Z">
              <w:r w:rsidRPr="00311E11">
                <w:rPr>
                  <w:lang w:eastAsia="zh-CN"/>
                </w:rPr>
                <w:t>Definition</w:t>
              </w:r>
            </w:ins>
          </w:p>
        </w:tc>
        <w:tc>
          <w:tcPr>
            <w:tcW w:w="7787" w:type="dxa"/>
          </w:tcPr>
          <w:p w14:paraId="6D387384" w14:textId="77777777" w:rsidR="00646DF3" w:rsidRPr="00311E11" w:rsidRDefault="00646DF3" w:rsidP="00902C9F">
            <w:pPr>
              <w:pStyle w:val="TAL"/>
              <w:rPr>
                <w:ins w:id="28" w:author="Huawei - Jun" w:date="2022-10-31T17:20:00Z"/>
                <w:lang w:eastAsia="zh-CN"/>
              </w:rPr>
            </w:pPr>
            <w:ins w:id="29" w:author="Huawei - Jun" w:date="2022-10-31T17:20:00Z">
              <w:r>
                <w:rPr>
                  <w:lang w:val="en-US" w:eastAsia="zh-CN"/>
                </w:rPr>
                <w:t>Total DL delay for DL PDCP duplicated packets per Split-DRB per UE. This measurement is applicable for EN-DC and SA. This measurement provides the total DL delay for a Split-DRB when PDCP duplication is enabled for the entire measurement period.</w:t>
              </w:r>
              <w:r w:rsidRPr="00311E11">
                <w:rPr>
                  <w:lang w:eastAsia="zh-CN"/>
                </w:rPr>
                <w:t xml:space="preserve"> </w:t>
              </w:r>
            </w:ins>
          </w:p>
          <w:p w14:paraId="29B491C8" w14:textId="77777777" w:rsidR="00646DF3" w:rsidRPr="00311E11" w:rsidRDefault="00646DF3" w:rsidP="00902C9F">
            <w:pPr>
              <w:pStyle w:val="TAL"/>
              <w:rPr>
                <w:ins w:id="30" w:author="Huawei - Jun" w:date="2022-10-31T17:20:00Z"/>
                <w:lang w:eastAsia="zh-CN"/>
              </w:rPr>
            </w:pPr>
          </w:p>
          <w:p w14:paraId="0F495ED4" w14:textId="77777777" w:rsidR="00646DF3" w:rsidRDefault="00646DF3" w:rsidP="00902C9F">
            <w:pPr>
              <w:pStyle w:val="TAL"/>
              <w:rPr>
                <w:ins w:id="31" w:author="Huawei - Jun" w:date="2022-10-31T17:20:00Z"/>
                <w:lang w:eastAsia="zh-CN"/>
              </w:rPr>
            </w:pPr>
            <w:ins w:id="32" w:author="Huawei - Jun" w:date="2022-10-31T17:20:00Z">
              <w:r w:rsidRPr="00311E11">
                <w:rPr>
                  <w:lang w:eastAsia="zh-CN"/>
                </w:rPr>
                <w:t>Detailed Definition:</w:t>
              </w:r>
            </w:ins>
          </w:p>
          <w:p w14:paraId="0CC7B533" w14:textId="77777777" w:rsidR="00646DF3" w:rsidRPr="00B93FDF" w:rsidRDefault="00646DF3" w:rsidP="00902C9F">
            <w:pPr>
              <w:pStyle w:val="TAL"/>
              <w:rPr>
                <w:ins w:id="33" w:author="Huawei - Jun" w:date="2022-10-31T17:20:00Z"/>
                <w:lang w:val="en-US"/>
              </w:rPr>
            </w:pPr>
            <m:oMath>
              <m:r>
                <w:ins w:id="34" w:author="Huawei - Jun" w:date="2022-10-31T17:20:00Z">
                  <w:rPr>
                    <w:rFonts w:ascii="Cambria Math" w:hAnsi="Cambria Math" w:cstheme="minorHAnsi"/>
                    <w:lang w:val="en-US"/>
                  </w:rPr>
                  <m:t>M_DL(T,drbid)=</m:t>
                </w:ins>
              </m:r>
              <m:func>
                <m:funcPr>
                  <m:ctrlPr>
                    <w:ins w:id="35" w:author="Huawei - Jun" w:date="2022-10-31T17:20:00Z">
                      <w:rPr>
                        <w:rFonts w:ascii="Cambria Math" w:hAnsi="Cambria Math" w:cstheme="minorHAnsi"/>
                        <w:i/>
                        <w:lang w:val="en-US"/>
                      </w:rPr>
                    </w:ins>
                  </m:ctrlPr>
                </m:funcPr>
                <m:fName>
                  <m:r>
                    <w:ins w:id="36" w:author="Huawei - Jun" w:date="2022-10-31T17:20:00Z">
                      <w:rPr>
                        <w:rFonts w:ascii="Cambria Math" w:hAnsi="Cambria Math" w:cstheme="minorHAnsi"/>
                        <w:lang w:val="en-US"/>
                      </w:rPr>
                      <m:t>min</m:t>
                    </w:ins>
                  </m:r>
                </m:fName>
                <m:e>
                  <m:r>
                    <w:ins w:id="37" w:author="Huawei - Jun" w:date="2022-10-31T17:20:00Z">
                      <w:rPr>
                        <w:rFonts w:ascii="Cambria Math" w:hAnsi="Cambria Math" w:cstheme="minorHAnsi"/>
                        <w:lang w:val="en-US"/>
                      </w:rPr>
                      <m:t>(</m:t>
                    </w:ins>
                  </m:r>
                  <m:sSub>
                    <m:sSubPr>
                      <m:ctrlPr>
                        <w:ins w:id="38" w:author="Huawei - Jun" w:date="2022-10-31T17:20:00Z">
                          <w:rPr>
                            <w:rFonts w:ascii="Cambria Math" w:hAnsi="Cambria Math" w:cstheme="minorHAnsi"/>
                            <w:i/>
                            <w:lang w:val="en-US"/>
                          </w:rPr>
                        </w:ins>
                      </m:ctrlPr>
                    </m:sSubPr>
                    <m:e>
                      <m:r>
                        <w:ins w:id="39" w:author="Huawei - Jun" w:date="2022-10-31T17:20:00Z">
                          <w:rPr>
                            <w:rFonts w:ascii="Cambria Math" w:hAnsi="Cambria Math" w:cstheme="minorHAnsi"/>
                            <w:lang w:val="en-US"/>
                          </w:rPr>
                          <m:t>M_DL</m:t>
                        </w:ins>
                      </m:r>
                    </m:e>
                    <m:sub>
                      <m:r>
                        <w:ins w:id="40" w:author="Huawei - Jun" w:date="2022-10-31T17:20:00Z">
                          <w:rPr>
                            <w:rFonts w:ascii="Cambria Math" w:hAnsi="Cambria Math" w:cstheme="minorHAnsi"/>
                            <w:lang w:val="en-US"/>
                          </w:rPr>
                          <m:t>MCG</m:t>
                        </w:ins>
                      </m:r>
                    </m:sub>
                  </m:sSub>
                  <m:r>
                    <w:ins w:id="41" w:author="Huawei - Jun" w:date="2022-10-31T17:20:00Z">
                      <w:rPr>
                        <w:rFonts w:ascii="Cambria Math" w:hAnsi="Cambria Math" w:cstheme="minorHAnsi"/>
                        <w:lang w:val="en-US"/>
                      </w:rPr>
                      <m:t xml:space="preserve">(T,drbid) , </m:t>
                    </w:ins>
                  </m:r>
                  <m:sSub>
                    <m:sSubPr>
                      <m:ctrlPr>
                        <w:ins w:id="42" w:author="Huawei - Jun" w:date="2022-10-31T17:20:00Z">
                          <w:rPr>
                            <w:rFonts w:ascii="Cambria Math" w:hAnsi="Cambria Math" w:cstheme="minorHAnsi"/>
                            <w:i/>
                            <w:lang w:val="en-US"/>
                          </w:rPr>
                        </w:ins>
                      </m:ctrlPr>
                    </m:sSubPr>
                    <m:e>
                      <m:r>
                        <w:ins w:id="43" w:author="Huawei - Jun" w:date="2022-10-31T17:20:00Z">
                          <w:rPr>
                            <w:rFonts w:ascii="Cambria Math" w:hAnsi="Cambria Math" w:cstheme="minorHAnsi"/>
                            <w:lang w:val="en-US"/>
                          </w:rPr>
                          <m:t>M_DL</m:t>
                        </w:ins>
                      </m:r>
                    </m:e>
                    <m:sub>
                      <m:r>
                        <w:ins w:id="44" w:author="Huawei - Jun" w:date="2022-10-31T17:20:00Z">
                          <w:rPr>
                            <w:rFonts w:ascii="Cambria Math" w:hAnsi="Cambria Math" w:cstheme="minorHAnsi"/>
                            <w:lang w:val="en-US"/>
                          </w:rPr>
                          <m:t>SCG</m:t>
                        </w:ins>
                      </m:r>
                    </m:sub>
                  </m:sSub>
                  <m:r>
                    <w:ins w:id="45" w:author="Huawei - Jun" w:date="2022-10-31T17:20:00Z">
                      <w:rPr>
                        <w:rFonts w:ascii="Cambria Math" w:hAnsi="Cambria Math" w:cstheme="minorHAnsi"/>
                        <w:lang w:val="en-US"/>
                      </w:rPr>
                      <m:t>(T,drbid))</m:t>
                    </w:ins>
                  </m:r>
                </m:e>
              </m:func>
            </m:oMath>
            <w:ins w:id="46" w:author="Huawei - Jun" w:date="2022-10-31T17:20:00Z">
              <w:r>
                <w:rPr>
                  <w:lang w:val="en-US"/>
                </w:rPr>
                <w:t xml:space="preserve"> , where</w:t>
              </w:r>
              <w:r>
                <w:rPr>
                  <w:lang w:val="en-US" w:eastAsia="zh-CN"/>
                </w:rPr>
                <w:t xml:space="preserve"> </w:t>
              </w:r>
              <w:r w:rsidRPr="00311E11">
                <w:rPr>
                  <w:lang w:eastAsia="zh-CN"/>
                </w:rPr>
                <w:t>explanations can be found in the table 4.2.1.</w:t>
              </w:r>
              <w:r>
                <w:rPr>
                  <w:lang w:val="en-US" w:eastAsia="zh-CN"/>
                </w:rPr>
                <w:t>x</w:t>
              </w:r>
              <w:r w:rsidRPr="00311E11">
                <w:rPr>
                  <w:lang w:eastAsia="zh-CN"/>
                </w:rPr>
                <w:t>.</w:t>
              </w:r>
              <w:r>
                <w:rPr>
                  <w:lang w:val="en-US" w:eastAsia="zh-CN"/>
                </w:rPr>
                <w:t>1</w:t>
              </w:r>
              <w:r w:rsidRPr="00311E11">
                <w:rPr>
                  <w:lang w:eastAsia="zh-CN"/>
                </w:rPr>
                <w:t>-2 below.</w:t>
              </w:r>
            </w:ins>
          </w:p>
        </w:tc>
      </w:tr>
      <w:bookmarkEnd w:id="26"/>
    </w:tbl>
    <w:p w14:paraId="79EC58AC" w14:textId="77777777" w:rsidR="00646DF3" w:rsidRDefault="00646DF3" w:rsidP="00646DF3">
      <w:pPr>
        <w:rPr>
          <w:ins w:id="47" w:author="Huawei - Jun" w:date="2022-10-31T17:20:00Z"/>
        </w:rPr>
      </w:pPr>
    </w:p>
    <w:p w14:paraId="7B12B17F" w14:textId="77777777" w:rsidR="00646DF3" w:rsidRPr="00311E11" w:rsidRDefault="00646DF3" w:rsidP="00646DF3">
      <w:pPr>
        <w:pStyle w:val="TH"/>
        <w:rPr>
          <w:ins w:id="48" w:author="Huawei - Jun" w:date="2022-10-31T17:20:00Z"/>
          <w:rFonts w:cs="Arial"/>
          <w:lang w:eastAsia="zh-CN"/>
        </w:rPr>
      </w:pPr>
      <w:ins w:id="49" w:author="Huawei - Jun" w:date="2022-10-31T17:20:00Z">
        <w:r w:rsidRPr="00311E11">
          <w:rPr>
            <w:lang w:eastAsia="zh-CN"/>
          </w:rPr>
          <w:t>Table 4.2.1.</w:t>
        </w:r>
        <w:r>
          <w:rPr>
            <w:lang w:val="en-US" w:eastAsia="zh-CN"/>
          </w:rPr>
          <w:t>x</w:t>
        </w:r>
        <w:r w:rsidRPr="00311E11">
          <w:rPr>
            <w:lang w:eastAsia="zh-CN"/>
          </w:rPr>
          <w:t>.</w:t>
        </w:r>
        <w:r>
          <w:rPr>
            <w:lang w:val="en-US" w:eastAsia="zh-CN"/>
          </w:rPr>
          <w:t>1</w:t>
        </w:r>
        <w:r w:rsidRPr="00311E11">
          <w:rPr>
            <w:lang w:eastAsia="zh-CN"/>
          </w:rPr>
          <w:t xml:space="preserve">-2: Parameter description </w:t>
        </w:r>
        <w:r w:rsidRPr="00311E11">
          <w:t xml:space="preserve">for </w:t>
        </w:r>
        <w:r>
          <w:rPr>
            <w:lang w:val="en-US" w:eastAsia="zh-CN"/>
          </w:rPr>
          <w:t>total DL delay for DL PDCP duplicated packets per Split-DRB per UE</w:t>
        </w:r>
      </w:ins>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646DF3" w:rsidRPr="00311E11" w14:paraId="77669B1C" w14:textId="77777777" w:rsidTr="00902C9F">
        <w:trPr>
          <w:trHeight w:val="153"/>
          <w:ins w:id="50" w:author="Huawei - Jun" w:date="2022-10-31T17:20:00Z"/>
        </w:trPr>
        <w:tc>
          <w:tcPr>
            <w:tcW w:w="4536" w:type="dxa"/>
            <w:vAlign w:val="center"/>
          </w:tcPr>
          <w:p w14:paraId="17304E73" w14:textId="77777777" w:rsidR="00646DF3" w:rsidRPr="00311E11" w:rsidRDefault="00646DF3" w:rsidP="00902C9F">
            <w:pPr>
              <w:pStyle w:val="TAL"/>
              <w:jc w:val="center"/>
              <w:rPr>
                <w:ins w:id="51" w:author="Huawei - Jun" w:date="2022-10-31T17:20:00Z"/>
                <w:rFonts w:ascii="Calibri" w:cs="Arial"/>
                <w:lang w:eastAsia="zh-CN"/>
              </w:rPr>
            </w:pPr>
            <m:oMathPara>
              <m:oMath>
                <m:r>
                  <w:ins w:id="52" w:author="Huawei - Jun" w:date="2022-10-31T17:20:00Z">
                    <w:rPr>
                      <w:rFonts w:ascii="Cambria Math" w:hAnsi="Cambria Math" w:cs="Arial"/>
                      <w:lang w:eastAsia="zh-CN"/>
                    </w:rPr>
                    <m:t>M_DL(T,drbid)</m:t>
                  </w:ins>
                </m:r>
              </m:oMath>
            </m:oMathPara>
          </w:p>
        </w:tc>
        <w:tc>
          <w:tcPr>
            <w:tcW w:w="5233" w:type="dxa"/>
            <w:vAlign w:val="center"/>
          </w:tcPr>
          <w:p w14:paraId="333E4840" w14:textId="77777777" w:rsidR="00646DF3" w:rsidRPr="003A1D8E" w:rsidRDefault="00646DF3" w:rsidP="00902C9F">
            <w:pPr>
              <w:pStyle w:val="TAL"/>
              <w:rPr>
                <w:ins w:id="53" w:author="Huawei - Jun" w:date="2022-10-31T17:20:00Z"/>
                <w:lang w:val="en-US" w:eastAsia="zh-CN"/>
              </w:rPr>
            </w:pPr>
            <w:ins w:id="54" w:author="Huawei - Jun" w:date="2022-10-31T17:20:00Z">
              <w:r>
                <w:rPr>
                  <w:lang w:val="en-US" w:eastAsia="zh-CN"/>
                </w:rPr>
                <w:t xml:space="preserve">Total DL Delay per Split-DRB per UE during the time period </w:t>
              </w:r>
              <m:oMath>
                <m:r>
                  <w:rPr>
                    <w:rFonts w:ascii="Cambria Math" w:hAnsi="Cambria Math"/>
                    <w:lang w:eastAsia="zh-CN"/>
                  </w:rPr>
                  <m:t>T</m:t>
                </m:r>
              </m:oMath>
              <w:r w:rsidRPr="00311E11">
                <w:rPr>
                  <w:lang w:eastAsia="zh-CN"/>
                </w:rPr>
                <w:t>.</w:t>
              </w:r>
            </w:ins>
          </w:p>
        </w:tc>
      </w:tr>
      <w:tr w:rsidR="00646DF3" w:rsidRPr="00311E11" w14:paraId="6DCC8664" w14:textId="77777777" w:rsidTr="00902C9F">
        <w:trPr>
          <w:trHeight w:val="153"/>
          <w:ins w:id="55" w:author="Huawei - Jun" w:date="2022-10-31T17:20:00Z"/>
        </w:trPr>
        <w:tc>
          <w:tcPr>
            <w:tcW w:w="4536" w:type="dxa"/>
            <w:vAlign w:val="center"/>
          </w:tcPr>
          <w:p w14:paraId="36597589" w14:textId="77777777" w:rsidR="00646DF3" w:rsidRPr="0074566B" w:rsidRDefault="006A6E0C" w:rsidP="00902C9F">
            <w:pPr>
              <w:pStyle w:val="TAL"/>
              <w:jc w:val="center"/>
              <w:rPr>
                <w:ins w:id="56" w:author="Huawei - Jun" w:date="2022-10-31T17:20:00Z"/>
                <w:rFonts w:ascii="Calibri" w:cs="Arial"/>
                <w:i/>
                <w:lang w:eastAsia="zh-CN"/>
              </w:rPr>
            </w:pPr>
            <m:oMathPara>
              <m:oMath>
                <m:sSub>
                  <m:sSubPr>
                    <m:ctrlPr>
                      <w:ins w:id="57" w:author="Huawei - Jun" w:date="2022-10-31T17:20:00Z">
                        <w:rPr>
                          <w:rFonts w:ascii="Cambria Math" w:hAnsi="Cambria Math" w:cstheme="minorHAnsi"/>
                          <w:i/>
                          <w:lang w:val="en-US"/>
                        </w:rPr>
                      </w:ins>
                    </m:ctrlPr>
                  </m:sSubPr>
                  <m:e>
                    <m:r>
                      <w:ins w:id="58" w:author="Huawei - Jun" w:date="2022-10-31T17:20:00Z">
                        <w:rPr>
                          <w:rFonts w:ascii="Cambria Math" w:hAnsi="Cambria Math" w:cstheme="minorHAnsi"/>
                          <w:lang w:val="en-US"/>
                        </w:rPr>
                        <m:t>M_DL</m:t>
                      </w:ins>
                    </m:r>
                  </m:e>
                  <m:sub>
                    <m:r>
                      <w:ins w:id="59" w:author="Huawei - Jun" w:date="2022-10-31T17:20:00Z">
                        <w:rPr>
                          <w:rFonts w:ascii="Cambria Math" w:hAnsi="Cambria Math" w:cstheme="minorHAnsi"/>
                          <w:lang w:val="en-US"/>
                        </w:rPr>
                        <m:t>MCG</m:t>
                      </w:ins>
                    </m:r>
                  </m:sub>
                </m:sSub>
                <m:r>
                  <w:ins w:id="60" w:author="Huawei - Jun" w:date="2022-10-31T17:20:00Z">
                    <w:rPr>
                      <w:rFonts w:ascii="Cambria Math" w:hAnsi="Cambria Math" w:cstheme="minorHAnsi"/>
                      <w:lang w:val="en-US"/>
                    </w:rPr>
                    <m:t>(T,drbid)</m:t>
                  </w:ins>
                </m:r>
              </m:oMath>
            </m:oMathPara>
          </w:p>
        </w:tc>
        <w:tc>
          <w:tcPr>
            <w:tcW w:w="5233" w:type="dxa"/>
            <w:vAlign w:val="center"/>
          </w:tcPr>
          <w:p w14:paraId="20FEE60F" w14:textId="77777777" w:rsidR="00646DF3" w:rsidRPr="003A1D8E" w:rsidRDefault="00646DF3" w:rsidP="00902C9F">
            <w:pPr>
              <w:pStyle w:val="TAL"/>
              <w:rPr>
                <w:ins w:id="61" w:author="Huawei - Jun" w:date="2022-10-31T17:20:00Z"/>
                <w:lang w:val="en-US" w:eastAsia="zh-CN"/>
              </w:rPr>
            </w:pPr>
            <w:ins w:id="62" w:author="Huawei - Jun" w:date="2022-10-31T17:20:00Z">
              <w:r>
                <w:rPr>
                  <w:lang w:val="en-US" w:eastAsia="zh-CN"/>
                </w:rPr>
                <w:t xml:space="preserve">Total DL Delay on the MCG per split DRB per UE during the time period </w:t>
              </w:r>
              <m:oMath>
                <m:r>
                  <w:rPr>
                    <w:rFonts w:ascii="Cambria Math" w:hAnsi="Cambria Math"/>
                    <w:lang w:eastAsia="zh-CN"/>
                  </w:rPr>
                  <m:t>T</m:t>
                </m:r>
              </m:oMath>
              <w:r w:rsidRPr="00311E11">
                <w:rPr>
                  <w:lang w:eastAsia="zh-CN"/>
                </w:rPr>
                <w:t>.</w:t>
              </w:r>
            </w:ins>
          </w:p>
        </w:tc>
      </w:tr>
      <w:tr w:rsidR="00646DF3" w:rsidRPr="00311E11" w14:paraId="1001A6E8" w14:textId="77777777" w:rsidTr="00902C9F">
        <w:trPr>
          <w:trHeight w:val="153"/>
          <w:ins w:id="63" w:author="Huawei - Jun" w:date="2022-10-31T17:20:00Z"/>
        </w:trPr>
        <w:tc>
          <w:tcPr>
            <w:tcW w:w="4536" w:type="dxa"/>
            <w:vAlign w:val="center"/>
          </w:tcPr>
          <w:p w14:paraId="5A4CAC54" w14:textId="77777777" w:rsidR="00646DF3" w:rsidRPr="00311E11" w:rsidRDefault="006A6E0C" w:rsidP="00902C9F">
            <w:pPr>
              <w:pStyle w:val="TAL"/>
              <w:jc w:val="center"/>
              <w:rPr>
                <w:ins w:id="64" w:author="Huawei - Jun" w:date="2022-10-31T17:20:00Z"/>
                <w:rFonts w:ascii="Calibri" w:cs="Arial"/>
                <w:lang w:eastAsia="zh-CN"/>
              </w:rPr>
            </w:pPr>
            <m:oMathPara>
              <m:oMath>
                <m:sSub>
                  <m:sSubPr>
                    <m:ctrlPr>
                      <w:ins w:id="65" w:author="Huawei - Jun" w:date="2022-10-31T17:20:00Z">
                        <w:rPr>
                          <w:rFonts w:ascii="Cambria Math" w:hAnsi="Cambria Math" w:cstheme="minorHAnsi"/>
                          <w:i/>
                          <w:lang w:val="en-US"/>
                        </w:rPr>
                      </w:ins>
                    </m:ctrlPr>
                  </m:sSubPr>
                  <m:e>
                    <m:r>
                      <w:ins w:id="66" w:author="Huawei - Jun" w:date="2022-10-31T17:20:00Z">
                        <w:rPr>
                          <w:rFonts w:ascii="Cambria Math" w:hAnsi="Cambria Math" w:cstheme="minorHAnsi"/>
                          <w:lang w:val="en-US"/>
                        </w:rPr>
                        <m:t>M_DL</m:t>
                      </w:ins>
                    </m:r>
                  </m:e>
                  <m:sub>
                    <m:r>
                      <w:ins w:id="67" w:author="Huawei - Jun" w:date="2022-10-31T17:20:00Z">
                        <w:rPr>
                          <w:rFonts w:ascii="Cambria Math" w:hAnsi="Cambria Math" w:cstheme="minorHAnsi"/>
                          <w:lang w:val="en-US"/>
                        </w:rPr>
                        <m:t>SCG</m:t>
                      </w:ins>
                    </m:r>
                  </m:sub>
                </m:sSub>
                <m:r>
                  <w:ins w:id="68" w:author="Huawei - Jun" w:date="2022-10-31T17:20:00Z">
                    <w:rPr>
                      <w:rFonts w:ascii="Cambria Math" w:hAnsi="Cambria Math" w:cstheme="minorHAnsi"/>
                      <w:lang w:val="en-US"/>
                    </w:rPr>
                    <m:t>(T,drbid)</m:t>
                  </w:ins>
                </m:r>
              </m:oMath>
            </m:oMathPara>
          </w:p>
        </w:tc>
        <w:tc>
          <w:tcPr>
            <w:tcW w:w="5233" w:type="dxa"/>
            <w:vAlign w:val="center"/>
          </w:tcPr>
          <w:p w14:paraId="4A7BF20D" w14:textId="77777777" w:rsidR="00646DF3" w:rsidRPr="00311E11" w:rsidRDefault="00646DF3" w:rsidP="00902C9F">
            <w:pPr>
              <w:pStyle w:val="TAL"/>
              <w:rPr>
                <w:ins w:id="69" w:author="Huawei - Jun" w:date="2022-10-31T17:20:00Z"/>
                <w:lang w:eastAsia="zh-CN"/>
              </w:rPr>
            </w:pPr>
            <w:ins w:id="70" w:author="Huawei - Jun" w:date="2022-10-31T17:20:00Z">
              <w:r>
                <w:rPr>
                  <w:lang w:val="en-US" w:eastAsia="zh-CN"/>
                </w:rPr>
                <w:t xml:space="preserve">Total DL Delay on the SCG per split DRB per UE during the time period </w:t>
              </w:r>
              <m:oMath>
                <m:r>
                  <w:rPr>
                    <w:rFonts w:ascii="Cambria Math" w:hAnsi="Cambria Math"/>
                    <w:lang w:eastAsia="zh-CN"/>
                  </w:rPr>
                  <m:t>T</m:t>
                </m:r>
              </m:oMath>
              <w:r w:rsidRPr="00311E11">
                <w:rPr>
                  <w:lang w:eastAsia="zh-CN"/>
                </w:rPr>
                <w:t>.</w:t>
              </w:r>
            </w:ins>
          </w:p>
        </w:tc>
      </w:tr>
      <w:tr w:rsidR="00646DF3" w:rsidRPr="00311E11" w14:paraId="0438D20A" w14:textId="77777777" w:rsidTr="00902C9F">
        <w:trPr>
          <w:trHeight w:val="153"/>
          <w:ins w:id="71" w:author="Huawei - Jun" w:date="2022-10-31T17:20:00Z"/>
        </w:trPr>
        <w:tc>
          <w:tcPr>
            <w:tcW w:w="4536" w:type="dxa"/>
            <w:vAlign w:val="center"/>
          </w:tcPr>
          <w:p w14:paraId="2A6CBF04" w14:textId="77777777" w:rsidR="00646DF3" w:rsidRDefault="006A6E0C" w:rsidP="00902C9F">
            <w:pPr>
              <w:pStyle w:val="TAL"/>
              <w:jc w:val="center"/>
              <w:rPr>
                <w:ins w:id="72" w:author="Huawei - Jun" w:date="2022-10-31T17:20:00Z"/>
                <w:rFonts w:ascii="Times New Roman" w:hAnsi="Times New Roman"/>
                <w:lang w:val="en-US"/>
              </w:rPr>
            </w:pPr>
            <m:oMathPara>
              <m:oMath>
                <m:func>
                  <m:funcPr>
                    <m:ctrlPr>
                      <w:ins w:id="73" w:author="Huawei - Jun" w:date="2022-10-31T17:20:00Z">
                        <w:rPr>
                          <w:rFonts w:ascii="Cambria Math" w:hAnsi="Cambria Math" w:cstheme="minorHAnsi"/>
                          <w:i/>
                          <w:lang w:val="en-US"/>
                        </w:rPr>
                      </w:ins>
                    </m:ctrlPr>
                  </m:funcPr>
                  <m:fName>
                    <m:r>
                      <w:ins w:id="74" w:author="Huawei - Jun" w:date="2022-10-31T17:20:00Z">
                        <w:rPr>
                          <w:rFonts w:ascii="Cambria Math" w:hAnsi="Cambria Math" w:cstheme="minorHAnsi"/>
                          <w:lang w:val="en-US"/>
                        </w:rPr>
                        <m:t>min</m:t>
                      </w:ins>
                    </m:r>
                  </m:fName>
                  <m:e>
                    <m:r>
                      <w:ins w:id="75" w:author="Huawei - Jun" w:date="2022-10-31T17:20:00Z">
                        <w:rPr>
                          <w:rFonts w:ascii="Cambria Math" w:hAnsi="Cambria Math" w:cstheme="minorHAnsi"/>
                          <w:lang w:val="en-US"/>
                        </w:rPr>
                        <m:t>(</m:t>
                      </w:ins>
                    </m:r>
                    <m:sSub>
                      <m:sSubPr>
                        <m:ctrlPr>
                          <w:ins w:id="76" w:author="Huawei - Jun" w:date="2022-10-31T17:20:00Z">
                            <w:rPr>
                              <w:rFonts w:ascii="Cambria Math" w:hAnsi="Cambria Math" w:cstheme="minorHAnsi"/>
                              <w:i/>
                              <w:lang w:val="en-US"/>
                            </w:rPr>
                          </w:ins>
                        </m:ctrlPr>
                      </m:sSubPr>
                      <m:e>
                        <m:r>
                          <w:ins w:id="77" w:author="Huawei - Jun" w:date="2022-10-31T17:20:00Z">
                            <w:rPr>
                              <w:rFonts w:ascii="Cambria Math" w:hAnsi="Cambria Math" w:cstheme="minorHAnsi"/>
                              <w:lang w:val="en-US"/>
                            </w:rPr>
                            <m:t>M_DL</m:t>
                          </w:ins>
                        </m:r>
                      </m:e>
                      <m:sub>
                        <m:r>
                          <w:ins w:id="78" w:author="Huawei - Jun" w:date="2022-10-31T17:20:00Z">
                            <w:rPr>
                              <w:rFonts w:ascii="Cambria Math" w:hAnsi="Cambria Math" w:cstheme="minorHAnsi"/>
                              <w:lang w:val="en-US"/>
                            </w:rPr>
                            <m:t>MCG</m:t>
                          </w:ins>
                        </m:r>
                      </m:sub>
                    </m:sSub>
                    <m:r>
                      <w:ins w:id="79" w:author="Huawei - Jun" w:date="2022-10-31T17:20:00Z">
                        <w:rPr>
                          <w:rFonts w:ascii="Cambria Math" w:hAnsi="Cambria Math" w:cstheme="minorHAnsi"/>
                          <w:lang w:val="en-US"/>
                        </w:rPr>
                        <m:t xml:space="preserve">(T,drbid) , </m:t>
                      </w:ins>
                    </m:r>
                    <m:sSub>
                      <m:sSubPr>
                        <m:ctrlPr>
                          <w:ins w:id="80" w:author="Huawei - Jun" w:date="2022-10-31T17:20:00Z">
                            <w:rPr>
                              <w:rFonts w:ascii="Cambria Math" w:hAnsi="Cambria Math" w:cstheme="minorHAnsi"/>
                              <w:i/>
                              <w:lang w:val="en-US"/>
                            </w:rPr>
                          </w:ins>
                        </m:ctrlPr>
                      </m:sSubPr>
                      <m:e>
                        <m:r>
                          <w:ins w:id="81" w:author="Huawei - Jun" w:date="2022-10-31T17:20:00Z">
                            <w:rPr>
                              <w:rFonts w:ascii="Cambria Math" w:hAnsi="Cambria Math" w:cstheme="minorHAnsi"/>
                              <w:lang w:val="en-US"/>
                            </w:rPr>
                            <m:t>M_DL</m:t>
                          </w:ins>
                        </m:r>
                      </m:e>
                      <m:sub>
                        <m:r>
                          <w:ins w:id="82" w:author="Huawei - Jun" w:date="2022-10-31T17:20:00Z">
                            <w:rPr>
                              <w:rFonts w:ascii="Cambria Math" w:hAnsi="Cambria Math" w:cstheme="minorHAnsi"/>
                              <w:lang w:val="en-US"/>
                            </w:rPr>
                            <m:t>SCG</m:t>
                          </w:ins>
                        </m:r>
                      </m:sub>
                    </m:sSub>
                    <m:r>
                      <w:ins w:id="83" w:author="Huawei - Jun" w:date="2022-10-31T17:20:00Z">
                        <w:rPr>
                          <w:rFonts w:ascii="Cambria Math" w:hAnsi="Cambria Math" w:cstheme="minorHAnsi"/>
                          <w:lang w:val="en-US"/>
                        </w:rPr>
                        <m:t>(T,drbid))</m:t>
                      </w:ins>
                    </m:r>
                  </m:e>
                </m:func>
              </m:oMath>
            </m:oMathPara>
          </w:p>
        </w:tc>
        <w:tc>
          <w:tcPr>
            <w:tcW w:w="5233" w:type="dxa"/>
            <w:vAlign w:val="center"/>
          </w:tcPr>
          <w:p w14:paraId="28E8C0CA" w14:textId="77777777" w:rsidR="00646DF3" w:rsidRDefault="00646DF3" w:rsidP="00902C9F">
            <w:pPr>
              <w:pStyle w:val="TAL"/>
              <w:rPr>
                <w:ins w:id="84" w:author="Huawei - Jun" w:date="2022-10-31T17:20:00Z"/>
                <w:lang w:val="en-US" w:eastAsia="zh-CN"/>
              </w:rPr>
            </w:pPr>
            <w:ins w:id="85" w:author="Huawei - Jun" w:date="2022-10-31T17:20:00Z">
              <w:r>
                <w:rPr>
                  <w:lang w:val="en-US" w:eastAsia="zh-CN"/>
                </w:rPr>
                <w:t xml:space="preserve">Minimum of the total DL delays between MCG and SCG legs per Split-DRB per UE during the time period </w:t>
              </w:r>
              <m:oMath>
                <m:r>
                  <w:rPr>
                    <w:rFonts w:ascii="Cambria Math" w:hAnsi="Cambria Math"/>
                    <w:lang w:eastAsia="zh-CN"/>
                  </w:rPr>
                  <m:t>T</m:t>
                </m:r>
              </m:oMath>
              <w:r>
                <w:rPr>
                  <w:lang w:eastAsia="zh-CN"/>
                </w:rPr>
                <w:t>.</w:t>
              </w:r>
            </w:ins>
          </w:p>
        </w:tc>
      </w:tr>
    </w:tbl>
    <w:p w14:paraId="12DE7625" w14:textId="77777777" w:rsidR="00646DF3" w:rsidRDefault="00646DF3" w:rsidP="00646DF3">
      <w:pPr>
        <w:rPr>
          <w:ins w:id="86" w:author="Huawei - Jun" w:date="2022-10-31T17:20:00Z"/>
        </w:rPr>
      </w:pPr>
    </w:p>
    <w:p w14:paraId="7B6718DE" w14:textId="77777777" w:rsidR="00646DF3" w:rsidRDefault="00646DF3" w:rsidP="00646DF3">
      <w:pPr>
        <w:rPr>
          <w:ins w:id="87" w:author="Huawei - Jun" w:date="2022-10-31T17:20:00Z"/>
        </w:rPr>
      </w:pPr>
    </w:p>
    <w:p w14:paraId="3D31FC07" w14:textId="77777777" w:rsidR="00646DF3" w:rsidRPr="00932ED7" w:rsidRDefault="00646DF3" w:rsidP="00646DF3">
      <w:pPr>
        <w:rPr>
          <w:ins w:id="88" w:author="Huawei - Jun" w:date="2022-10-31T17:20:00Z"/>
          <w:rFonts w:eastAsia="MS Mincho"/>
          <w:b/>
          <w:sz w:val="22"/>
          <w:lang w:eastAsia="ja-JP"/>
        </w:rPr>
      </w:pPr>
      <w:ins w:id="89" w:author="Huawei - Jun" w:date="2022-10-31T17:20:00Z">
        <w:r w:rsidRPr="00932ED7">
          <w:rPr>
            <w:rFonts w:eastAsia="MS Mincho"/>
            <w:b/>
            <w:sz w:val="22"/>
            <w:lang w:eastAsia="ja-JP"/>
          </w:rPr>
          <w:t>4.2.1.x.</w:t>
        </w:r>
        <w:r>
          <w:rPr>
            <w:rFonts w:eastAsia="MS Mincho"/>
            <w:b/>
            <w:sz w:val="22"/>
            <w:lang w:eastAsia="ja-JP"/>
          </w:rPr>
          <w:t>2</w:t>
        </w:r>
        <w:r w:rsidRPr="00932ED7">
          <w:rPr>
            <w:rFonts w:eastAsia="MS Mincho"/>
            <w:b/>
            <w:sz w:val="22"/>
            <w:lang w:eastAsia="ja-JP"/>
          </w:rPr>
          <w:t xml:space="preserve"> </w:t>
        </w:r>
        <w:r>
          <w:rPr>
            <w:rFonts w:eastAsia="MS Mincho"/>
            <w:b/>
            <w:sz w:val="22"/>
            <w:lang w:eastAsia="ja-JP"/>
          </w:rPr>
          <w:t xml:space="preserve">UL </w:t>
        </w:r>
        <w:r w:rsidRPr="00932ED7">
          <w:rPr>
            <w:rFonts w:eastAsia="MS Mincho"/>
            <w:b/>
            <w:sz w:val="22"/>
            <w:lang w:eastAsia="ja-JP"/>
          </w:rPr>
          <w:t>Delay Calculation per Split-DRB per UE when PDCP duplication is enabled for entire measurement period</w:t>
        </w:r>
      </w:ins>
    </w:p>
    <w:p w14:paraId="419E6A4A" w14:textId="77777777" w:rsidR="00646DF3" w:rsidRDefault="00646DF3" w:rsidP="00646DF3">
      <w:pPr>
        <w:rPr>
          <w:ins w:id="90" w:author="Huawei - Jun" w:date="2022-10-31T17:20:00Z"/>
        </w:rPr>
      </w:pPr>
      <w:ins w:id="91" w:author="Huawei - Jun" w:date="2022-10-31T17:20:00Z">
        <w:r>
          <w:t>The objective of this measurement is to calculate total UL RAN delay per split-DRB per UE when PDCP duplication is enabled for the entire measurement period, for QoS verification of MDT or for the QoS monitoring as defined in TS 23.501 [4].</w:t>
        </w:r>
      </w:ins>
    </w:p>
    <w:p w14:paraId="7560793D" w14:textId="77777777" w:rsidR="00646DF3" w:rsidRDefault="00646DF3" w:rsidP="00646DF3">
      <w:pPr>
        <w:rPr>
          <w:ins w:id="92" w:author="Huawei - Jun" w:date="2022-10-31T17:20:00Z"/>
        </w:rPr>
      </w:pPr>
      <w:ins w:id="93" w:author="Huawei - Jun" w:date="2022-10-31T17:20:00Z">
        <w:r>
          <w:t>Protocol layer: PDCP</w:t>
        </w:r>
      </w:ins>
    </w:p>
    <w:p w14:paraId="111809A1" w14:textId="77777777" w:rsidR="00646DF3" w:rsidRPr="00B606F1" w:rsidRDefault="00646DF3" w:rsidP="00646DF3">
      <w:pPr>
        <w:pStyle w:val="TH"/>
        <w:rPr>
          <w:ins w:id="94" w:author="Huawei - Jun" w:date="2022-10-31T17:20:00Z"/>
          <w:lang w:val="en-US" w:eastAsia="zh-CN"/>
        </w:rPr>
      </w:pPr>
      <w:ins w:id="95" w:author="Huawei - Jun" w:date="2022-10-31T17:20:00Z">
        <w:r>
          <w:t xml:space="preserve"> </w:t>
        </w:r>
        <w:r w:rsidRPr="00311E11">
          <w:t>Table 4.2.1.</w:t>
        </w:r>
        <w:r>
          <w:rPr>
            <w:lang w:val="en-US"/>
          </w:rPr>
          <w:t>x</w:t>
        </w:r>
        <w:r w:rsidRPr="00311E11">
          <w:t>.</w:t>
        </w:r>
        <w:r>
          <w:rPr>
            <w:lang w:val="en-US"/>
          </w:rPr>
          <w:t>1</w:t>
        </w:r>
        <w:r w:rsidRPr="00311E11">
          <w:t xml:space="preserve">-1: Definition for </w:t>
        </w:r>
        <w:r>
          <w:rPr>
            <w:lang w:val="en-US" w:eastAsia="zh-CN"/>
          </w:rPr>
          <w:t>total UL delay for UL PDCP duplicated packets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6DF3" w:rsidRPr="00311E11" w14:paraId="0680749E" w14:textId="77777777" w:rsidTr="00902C9F">
        <w:trPr>
          <w:cantSplit/>
          <w:jc w:val="center"/>
          <w:ins w:id="96" w:author="Huawei - Jun" w:date="2022-10-31T17:20:00Z"/>
        </w:trPr>
        <w:tc>
          <w:tcPr>
            <w:tcW w:w="1951" w:type="dxa"/>
          </w:tcPr>
          <w:p w14:paraId="623631B0" w14:textId="77777777" w:rsidR="00646DF3" w:rsidRPr="00311E11" w:rsidRDefault="00646DF3" w:rsidP="00902C9F">
            <w:pPr>
              <w:pStyle w:val="TAL"/>
              <w:rPr>
                <w:ins w:id="97" w:author="Huawei - Jun" w:date="2022-10-31T17:20:00Z"/>
                <w:lang w:eastAsia="zh-CN"/>
              </w:rPr>
            </w:pPr>
            <w:ins w:id="98" w:author="Huawei - Jun" w:date="2022-10-31T17:20:00Z">
              <w:r w:rsidRPr="00311E11">
                <w:rPr>
                  <w:lang w:eastAsia="zh-CN"/>
                </w:rPr>
                <w:t>Definition</w:t>
              </w:r>
            </w:ins>
          </w:p>
        </w:tc>
        <w:tc>
          <w:tcPr>
            <w:tcW w:w="7787" w:type="dxa"/>
          </w:tcPr>
          <w:p w14:paraId="541D22B9" w14:textId="77777777" w:rsidR="00646DF3" w:rsidRPr="00311E11" w:rsidRDefault="00646DF3" w:rsidP="00902C9F">
            <w:pPr>
              <w:pStyle w:val="TAL"/>
              <w:rPr>
                <w:ins w:id="99" w:author="Huawei - Jun" w:date="2022-10-31T17:20:00Z"/>
                <w:lang w:eastAsia="zh-CN"/>
              </w:rPr>
            </w:pPr>
            <w:ins w:id="100" w:author="Huawei - Jun" w:date="2022-10-31T17:20:00Z">
              <w:r>
                <w:rPr>
                  <w:lang w:val="en-US" w:eastAsia="zh-CN"/>
                </w:rPr>
                <w:t>Total UL delay for UL PDCP duplicated packets per Split-DRB per UE. This measurement is applicable for EN-DC and SA. This measurement provides the total UL delay for a Split-DRB when PDCP duplication is enabled for the entire measurement period.</w:t>
              </w:r>
              <w:r w:rsidRPr="00311E11">
                <w:rPr>
                  <w:lang w:eastAsia="zh-CN"/>
                </w:rPr>
                <w:t xml:space="preserve"> </w:t>
              </w:r>
            </w:ins>
          </w:p>
          <w:p w14:paraId="7CCA01B9" w14:textId="77777777" w:rsidR="00646DF3" w:rsidRPr="00311E11" w:rsidRDefault="00646DF3" w:rsidP="00902C9F">
            <w:pPr>
              <w:pStyle w:val="TAL"/>
              <w:rPr>
                <w:ins w:id="101" w:author="Huawei - Jun" w:date="2022-10-31T17:20:00Z"/>
                <w:lang w:eastAsia="zh-CN"/>
              </w:rPr>
            </w:pPr>
          </w:p>
          <w:p w14:paraId="6CB11356" w14:textId="77777777" w:rsidR="00646DF3" w:rsidRDefault="00646DF3" w:rsidP="00902C9F">
            <w:pPr>
              <w:pStyle w:val="TAL"/>
              <w:rPr>
                <w:ins w:id="102" w:author="Huawei - Jun" w:date="2022-10-31T17:20:00Z"/>
                <w:lang w:eastAsia="zh-CN"/>
              </w:rPr>
            </w:pPr>
            <w:ins w:id="103" w:author="Huawei - Jun" w:date="2022-10-31T17:20:00Z">
              <w:r w:rsidRPr="00311E11">
                <w:rPr>
                  <w:lang w:eastAsia="zh-CN"/>
                </w:rPr>
                <w:t>Detailed Definition:</w:t>
              </w:r>
            </w:ins>
          </w:p>
          <w:p w14:paraId="603FB144" w14:textId="77777777" w:rsidR="00646DF3" w:rsidRPr="00B93FDF" w:rsidRDefault="00646DF3" w:rsidP="00902C9F">
            <w:pPr>
              <w:pStyle w:val="TAL"/>
              <w:rPr>
                <w:ins w:id="104" w:author="Huawei - Jun" w:date="2022-10-31T17:20:00Z"/>
                <w:lang w:val="en-US"/>
              </w:rPr>
            </w:pPr>
            <m:oMath>
              <m:r>
                <w:ins w:id="105" w:author="Huawei - Jun" w:date="2022-10-31T17:20:00Z">
                  <w:rPr>
                    <w:rFonts w:ascii="Cambria Math" w:hAnsi="Cambria Math" w:cstheme="minorHAnsi"/>
                    <w:lang w:val="en-US"/>
                  </w:rPr>
                  <m:t>M_UL(T,drbid)=</m:t>
                </w:ins>
              </m:r>
              <m:func>
                <m:funcPr>
                  <m:ctrlPr>
                    <w:ins w:id="106" w:author="Huawei - Jun" w:date="2022-10-31T17:20:00Z">
                      <w:rPr>
                        <w:rFonts w:ascii="Cambria Math" w:hAnsi="Cambria Math" w:cstheme="minorHAnsi"/>
                        <w:i/>
                        <w:lang w:val="en-US"/>
                      </w:rPr>
                    </w:ins>
                  </m:ctrlPr>
                </m:funcPr>
                <m:fName>
                  <m:r>
                    <w:ins w:id="107" w:author="Huawei - Jun" w:date="2022-10-31T17:20:00Z">
                      <w:rPr>
                        <w:rFonts w:ascii="Cambria Math" w:hAnsi="Cambria Math" w:cstheme="minorHAnsi"/>
                        <w:lang w:val="en-US"/>
                      </w:rPr>
                      <m:t>min</m:t>
                    </w:ins>
                  </m:r>
                </m:fName>
                <m:e>
                  <m:r>
                    <w:ins w:id="108" w:author="Huawei - Jun" w:date="2022-10-31T17:20:00Z">
                      <w:rPr>
                        <w:rFonts w:ascii="Cambria Math" w:hAnsi="Cambria Math" w:cstheme="minorHAnsi"/>
                        <w:lang w:val="en-US"/>
                      </w:rPr>
                      <m:t>(</m:t>
                    </w:ins>
                  </m:r>
                  <m:sSub>
                    <m:sSubPr>
                      <m:ctrlPr>
                        <w:ins w:id="109" w:author="Huawei - Jun" w:date="2022-10-31T17:20:00Z">
                          <w:rPr>
                            <w:rFonts w:ascii="Cambria Math" w:hAnsi="Cambria Math" w:cstheme="minorHAnsi"/>
                            <w:i/>
                            <w:lang w:val="en-US"/>
                          </w:rPr>
                        </w:ins>
                      </m:ctrlPr>
                    </m:sSubPr>
                    <m:e>
                      <m:r>
                        <w:ins w:id="110" w:author="Huawei - Jun" w:date="2022-10-31T17:20:00Z">
                          <w:rPr>
                            <w:rFonts w:ascii="Cambria Math" w:hAnsi="Cambria Math" w:cstheme="minorHAnsi"/>
                            <w:lang w:val="en-US"/>
                          </w:rPr>
                          <m:t>M_UL</m:t>
                        </w:ins>
                      </m:r>
                    </m:e>
                    <m:sub>
                      <m:r>
                        <w:ins w:id="111" w:author="Huawei - Jun" w:date="2022-10-31T17:20:00Z">
                          <w:rPr>
                            <w:rFonts w:ascii="Cambria Math" w:hAnsi="Cambria Math" w:cstheme="minorHAnsi"/>
                            <w:lang w:val="en-US"/>
                          </w:rPr>
                          <m:t>MCG</m:t>
                        </w:ins>
                      </m:r>
                    </m:sub>
                  </m:sSub>
                  <m:r>
                    <w:ins w:id="112" w:author="Huawei - Jun" w:date="2022-10-31T17:20:00Z">
                      <w:rPr>
                        <w:rFonts w:ascii="Cambria Math" w:hAnsi="Cambria Math" w:cstheme="minorHAnsi"/>
                        <w:lang w:val="en-US"/>
                      </w:rPr>
                      <m:t xml:space="preserve">(T,drbid) , </m:t>
                    </w:ins>
                  </m:r>
                  <m:sSub>
                    <m:sSubPr>
                      <m:ctrlPr>
                        <w:ins w:id="113" w:author="Huawei - Jun" w:date="2022-10-31T17:20:00Z">
                          <w:rPr>
                            <w:rFonts w:ascii="Cambria Math" w:hAnsi="Cambria Math" w:cstheme="minorHAnsi"/>
                            <w:i/>
                            <w:lang w:val="en-US"/>
                          </w:rPr>
                        </w:ins>
                      </m:ctrlPr>
                    </m:sSubPr>
                    <m:e>
                      <m:r>
                        <w:ins w:id="114" w:author="Huawei - Jun" w:date="2022-10-31T17:20:00Z">
                          <w:rPr>
                            <w:rFonts w:ascii="Cambria Math" w:hAnsi="Cambria Math" w:cstheme="minorHAnsi"/>
                            <w:lang w:val="en-US"/>
                          </w:rPr>
                          <m:t>M_UL</m:t>
                        </w:ins>
                      </m:r>
                    </m:e>
                    <m:sub>
                      <m:r>
                        <w:ins w:id="115" w:author="Huawei - Jun" w:date="2022-10-31T17:20:00Z">
                          <w:rPr>
                            <w:rFonts w:ascii="Cambria Math" w:hAnsi="Cambria Math" w:cstheme="minorHAnsi"/>
                            <w:lang w:val="en-US"/>
                          </w:rPr>
                          <m:t>SCG</m:t>
                        </w:ins>
                      </m:r>
                    </m:sub>
                  </m:sSub>
                  <m:r>
                    <w:ins w:id="116" w:author="Huawei - Jun" w:date="2022-10-31T17:20:00Z">
                      <w:rPr>
                        <w:rFonts w:ascii="Cambria Math" w:hAnsi="Cambria Math" w:cstheme="minorHAnsi"/>
                        <w:lang w:val="en-US"/>
                      </w:rPr>
                      <m:t>(T,drbid))</m:t>
                    </w:ins>
                  </m:r>
                </m:e>
              </m:func>
            </m:oMath>
            <w:ins w:id="117" w:author="Huawei - Jun" w:date="2022-10-31T17:20:00Z">
              <w:r>
                <w:rPr>
                  <w:lang w:val="en-US"/>
                </w:rPr>
                <w:t xml:space="preserve"> , where</w:t>
              </w:r>
              <w:r>
                <w:rPr>
                  <w:lang w:val="en-US" w:eastAsia="zh-CN"/>
                </w:rPr>
                <w:t xml:space="preserve"> </w:t>
              </w:r>
              <w:r w:rsidRPr="00311E11">
                <w:rPr>
                  <w:lang w:eastAsia="zh-CN"/>
                </w:rPr>
                <w:t>explanations can be found in the table 4.2.1.</w:t>
              </w:r>
              <w:r>
                <w:rPr>
                  <w:lang w:val="en-US" w:eastAsia="zh-CN"/>
                </w:rPr>
                <w:t>x</w:t>
              </w:r>
              <w:r w:rsidRPr="00311E11">
                <w:rPr>
                  <w:lang w:eastAsia="zh-CN"/>
                </w:rPr>
                <w:t>.</w:t>
              </w:r>
              <w:r>
                <w:rPr>
                  <w:lang w:val="en-US" w:eastAsia="zh-CN"/>
                </w:rPr>
                <w:t>1</w:t>
              </w:r>
              <w:r w:rsidRPr="00311E11">
                <w:rPr>
                  <w:lang w:eastAsia="zh-CN"/>
                </w:rPr>
                <w:t>-2 below.</w:t>
              </w:r>
            </w:ins>
          </w:p>
        </w:tc>
      </w:tr>
    </w:tbl>
    <w:p w14:paraId="09068EFE" w14:textId="77777777" w:rsidR="00646DF3" w:rsidRDefault="00646DF3" w:rsidP="00646DF3">
      <w:pPr>
        <w:rPr>
          <w:ins w:id="118" w:author="Huawei - Jun" w:date="2022-10-31T17:20:00Z"/>
        </w:rPr>
      </w:pPr>
    </w:p>
    <w:p w14:paraId="5BA86596" w14:textId="77777777" w:rsidR="00646DF3" w:rsidRPr="00311E11" w:rsidRDefault="00646DF3" w:rsidP="00646DF3">
      <w:pPr>
        <w:pStyle w:val="TH"/>
        <w:rPr>
          <w:ins w:id="119" w:author="Huawei - Jun" w:date="2022-10-31T17:20:00Z"/>
          <w:rFonts w:cs="Arial"/>
          <w:lang w:eastAsia="zh-CN"/>
        </w:rPr>
      </w:pPr>
      <w:ins w:id="120" w:author="Huawei - Jun" w:date="2022-10-31T17:20:00Z">
        <w:r w:rsidRPr="00311E11">
          <w:rPr>
            <w:lang w:eastAsia="zh-CN"/>
          </w:rPr>
          <w:t>Table 4.2.1.</w:t>
        </w:r>
        <w:r>
          <w:rPr>
            <w:lang w:val="en-US" w:eastAsia="zh-CN"/>
          </w:rPr>
          <w:t>x</w:t>
        </w:r>
        <w:r w:rsidRPr="00311E11">
          <w:rPr>
            <w:lang w:eastAsia="zh-CN"/>
          </w:rPr>
          <w:t>.</w:t>
        </w:r>
        <w:r>
          <w:rPr>
            <w:lang w:val="en-US" w:eastAsia="zh-CN"/>
          </w:rPr>
          <w:t>1</w:t>
        </w:r>
        <w:r w:rsidRPr="00311E11">
          <w:rPr>
            <w:lang w:eastAsia="zh-CN"/>
          </w:rPr>
          <w:t xml:space="preserve">-2: Parameter description </w:t>
        </w:r>
        <w:r w:rsidRPr="00311E11">
          <w:t xml:space="preserve">for </w:t>
        </w:r>
        <w:r>
          <w:rPr>
            <w:lang w:val="en-US" w:eastAsia="zh-CN"/>
          </w:rPr>
          <w:t>total UL delay for UL PDCP duplicated packets per Split-DRB per UE</w:t>
        </w:r>
      </w:ins>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646DF3" w:rsidRPr="00311E11" w14:paraId="28EE7C64" w14:textId="77777777" w:rsidTr="00902C9F">
        <w:trPr>
          <w:trHeight w:val="153"/>
          <w:ins w:id="121" w:author="Huawei - Jun" w:date="2022-10-31T17:20:00Z"/>
        </w:trPr>
        <w:tc>
          <w:tcPr>
            <w:tcW w:w="4536" w:type="dxa"/>
            <w:vAlign w:val="center"/>
          </w:tcPr>
          <w:p w14:paraId="664E17FD" w14:textId="77777777" w:rsidR="00646DF3" w:rsidRPr="00311E11" w:rsidRDefault="00646DF3" w:rsidP="00902C9F">
            <w:pPr>
              <w:pStyle w:val="TAL"/>
              <w:jc w:val="center"/>
              <w:rPr>
                <w:ins w:id="122" w:author="Huawei - Jun" w:date="2022-10-31T17:20:00Z"/>
                <w:rFonts w:ascii="Calibri" w:cs="Arial"/>
                <w:lang w:eastAsia="zh-CN"/>
              </w:rPr>
            </w:pPr>
            <m:oMathPara>
              <m:oMath>
                <m:r>
                  <w:ins w:id="123" w:author="Huawei - Jun" w:date="2022-10-31T17:20:00Z">
                    <w:rPr>
                      <w:rFonts w:ascii="Cambria Math" w:hAnsi="Cambria Math" w:cs="Arial"/>
                      <w:lang w:eastAsia="zh-CN"/>
                    </w:rPr>
                    <m:t>M_UL(T,drbid)</m:t>
                  </w:ins>
                </m:r>
              </m:oMath>
            </m:oMathPara>
          </w:p>
        </w:tc>
        <w:tc>
          <w:tcPr>
            <w:tcW w:w="5233" w:type="dxa"/>
            <w:vAlign w:val="center"/>
          </w:tcPr>
          <w:p w14:paraId="5CFB1F59" w14:textId="77777777" w:rsidR="00646DF3" w:rsidRPr="003A1D8E" w:rsidRDefault="00646DF3" w:rsidP="00902C9F">
            <w:pPr>
              <w:pStyle w:val="TAL"/>
              <w:rPr>
                <w:ins w:id="124" w:author="Huawei - Jun" w:date="2022-10-31T17:20:00Z"/>
                <w:lang w:val="en-US" w:eastAsia="zh-CN"/>
              </w:rPr>
            </w:pPr>
            <w:ins w:id="125" w:author="Huawei - Jun" w:date="2022-10-31T17:20:00Z">
              <w:r>
                <w:rPr>
                  <w:lang w:val="en-US" w:eastAsia="zh-CN"/>
                </w:rPr>
                <w:t xml:space="preserve">Total UL Delay per Split-DRB per UE during the time period </w:t>
              </w:r>
              <m:oMath>
                <m:r>
                  <w:rPr>
                    <w:rFonts w:ascii="Cambria Math" w:hAnsi="Cambria Math"/>
                    <w:lang w:eastAsia="zh-CN"/>
                  </w:rPr>
                  <m:t>T</m:t>
                </m:r>
              </m:oMath>
              <w:r w:rsidRPr="00311E11">
                <w:rPr>
                  <w:lang w:eastAsia="zh-CN"/>
                </w:rPr>
                <w:t>.</w:t>
              </w:r>
            </w:ins>
          </w:p>
        </w:tc>
      </w:tr>
      <w:tr w:rsidR="00646DF3" w:rsidRPr="00311E11" w14:paraId="7FBE6465" w14:textId="77777777" w:rsidTr="00902C9F">
        <w:trPr>
          <w:trHeight w:val="153"/>
          <w:ins w:id="126" w:author="Huawei - Jun" w:date="2022-10-31T17:20:00Z"/>
        </w:trPr>
        <w:tc>
          <w:tcPr>
            <w:tcW w:w="4536" w:type="dxa"/>
            <w:vAlign w:val="center"/>
          </w:tcPr>
          <w:p w14:paraId="6026C0BF" w14:textId="77777777" w:rsidR="00646DF3" w:rsidRPr="0074566B" w:rsidRDefault="006A6E0C" w:rsidP="00902C9F">
            <w:pPr>
              <w:pStyle w:val="TAL"/>
              <w:jc w:val="center"/>
              <w:rPr>
                <w:ins w:id="127" w:author="Huawei - Jun" w:date="2022-10-31T17:20:00Z"/>
                <w:rFonts w:ascii="Calibri" w:cs="Arial"/>
                <w:i/>
                <w:lang w:eastAsia="zh-CN"/>
              </w:rPr>
            </w:pPr>
            <m:oMathPara>
              <m:oMath>
                <m:sSub>
                  <m:sSubPr>
                    <m:ctrlPr>
                      <w:ins w:id="128" w:author="Huawei - Jun" w:date="2022-10-31T17:20:00Z">
                        <w:rPr>
                          <w:rFonts w:ascii="Cambria Math" w:hAnsi="Cambria Math" w:cstheme="minorHAnsi"/>
                          <w:i/>
                          <w:lang w:val="en-US"/>
                        </w:rPr>
                      </w:ins>
                    </m:ctrlPr>
                  </m:sSubPr>
                  <m:e>
                    <m:r>
                      <w:ins w:id="129" w:author="Huawei - Jun" w:date="2022-10-31T17:20:00Z">
                        <w:rPr>
                          <w:rFonts w:ascii="Cambria Math" w:hAnsi="Cambria Math" w:cstheme="minorHAnsi"/>
                          <w:lang w:val="en-US"/>
                        </w:rPr>
                        <m:t>M_UL</m:t>
                      </w:ins>
                    </m:r>
                  </m:e>
                  <m:sub>
                    <m:r>
                      <w:ins w:id="130" w:author="Huawei - Jun" w:date="2022-10-31T17:20:00Z">
                        <w:rPr>
                          <w:rFonts w:ascii="Cambria Math" w:hAnsi="Cambria Math" w:cstheme="minorHAnsi"/>
                          <w:lang w:val="en-US"/>
                        </w:rPr>
                        <m:t>MCG</m:t>
                      </w:ins>
                    </m:r>
                  </m:sub>
                </m:sSub>
                <m:r>
                  <w:ins w:id="131" w:author="Huawei - Jun" w:date="2022-10-31T17:20:00Z">
                    <w:rPr>
                      <w:rFonts w:ascii="Cambria Math" w:hAnsi="Cambria Math" w:cstheme="minorHAnsi"/>
                      <w:lang w:val="en-US"/>
                    </w:rPr>
                    <m:t>(T,drbid)</m:t>
                  </w:ins>
                </m:r>
              </m:oMath>
            </m:oMathPara>
          </w:p>
        </w:tc>
        <w:tc>
          <w:tcPr>
            <w:tcW w:w="5233" w:type="dxa"/>
            <w:vAlign w:val="center"/>
          </w:tcPr>
          <w:p w14:paraId="49BD56F9" w14:textId="77777777" w:rsidR="00646DF3" w:rsidRPr="003A1D8E" w:rsidRDefault="00646DF3" w:rsidP="00902C9F">
            <w:pPr>
              <w:pStyle w:val="TAL"/>
              <w:rPr>
                <w:ins w:id="132" w:author="Huawei - Jun" w:date="2022-10-31T17:20:00Z"/>
                <w:lang w:val="en-US" w:eastAsia="zh-CN"/>
              </w:rPr>
            </w:pPr>
            <w:ins w:id="133" w:author="Huawei - Jun" w:date="2022-10-31T17:20:00Z">
              <w:r>
                <w:rPr>
                  <w:lang w:val="en-US" w:eastAsia="zh-CN"/>
                </w:rPr>
                <w:t xml:space="preserve">Total UL Delay on the MCG per split DRB per UE during the time period </w:t>
              </w:r>
              <m:oMath>
                <m:r>
                  <w:rPr>
                    <w:rFonts w:ascii="Cambria Math" w:hAnsi="Cambria Math"/>
                    <w:lang w:eastAsia="zh-CN"/>
                  </w:rPr>
                  <m:t>T</m:t>
                </m:r>
              </m:oMath>
              <w:r w:rsidRPr="00311E11">
                <w:rPr>
                  <w:lang w:eastAsia="zh-CN"/>
                </w:rPr>
                <w:t>.</w:t>
              </w:r>
            </w:ins>
          </w:p>
        </w:tc>
      </w:tr>
      <w:tr w:rsidR="00646DF3" w:rsidRPr="00311E11" w14:paraId="718A1A48" w14:textId="77777777" w:rsidTr="00902C9F">
        <w:trPr>
          <w:trHeight w:val="153"/>
          <w:ins w:id="134" w:author="Huawei - Jun" w:date="2022-10-31T17:20:00Z"/>
        </w:trPr>
        <w:tc>
          <w:tcPr>
            <w:tcW w:w="4536" w:type="dxa"/>
            <w:vAlign w:val="center"/>
          </w:tcPr>
          <w:p w14:paraId="461E8402" w14:textId="77777777" w:rsidR="00646DF3" w:rsidRPr="00311E11" w:rsidRDefault="006A6E0C" w:rsidP="00902C9F">
            <w:pPr>
              <w:pStyle w:val="TAL"/>
              <w:jc w:val="center"/>
              <w:rPr>
                <w:ins w:id="135" w:author="Huawei - Jun" w:date="2022-10-31T17:20:00Z"/>
                <w:rFonts w:ascii="Calibri" w:cs="Arial"/>
                <w:lang w:eastAsia="zh-CN"/>
              </w:rPr>
            </w:pPr>
            <m:oMathPara>
              <m:oMath>
                <m:sSub>
                  <m:sSubPr>
                    <m:ctrlPr>
                      <w:ins w:id="136" w:author="Huawei - Jun" w:date="2022-10-31T17:20:00Z">
                        <w:rPr>
                          <w:rFonts w:ascii="Cambria Math" w:hAnsi="Cambria Math" w:cstheme="minorHAnsi"/>
                          <w:i/>
                          <w:lang w:val="en-US"/>
                        </w:rPr>
                      </w:ins>
                    </m:ctrlPr>
                  </m:sSubPr>
                  <m:e>
                    <m:r>
                      <w:ins w:id="137" w:author="Huawei - Jun" w:date="2022-10-31T17:20:00Z">
                        <w:rPr>
                          <w:rFonts w:ascii="Cambria Math" w:hAnsi="Cambria Math" w:cstheme="minorHAnsi"/>
                          <w:lang w:val="en-US"/>
                        </w:rPr>
                        <m:t>M_UL</m:t>
                      </w:ins>
                    </m:r>
                  </m:e>
                  <m:sub>
                    <m:r>
                      <w:ins w:id="138" w:author="Huawei - Jun" w:date="2022-10-31T17:20:00Z">
                        <w:rPr>
                          <w:rFonts w:ascii="Cambria Math" w:hAnsi="Cambria Math" w:cstheme="minorHAnsi"/>
                          <w:lang w:val="en-US"/>
                        </w:rPr>
                        <m:t>SCG</m:t>
                      </w:ins>
                    </m:r>
                  </m:sub>
                </m:sSub>
                <m:r>
                  <w:ins w:id="139" w:author="Huawei - Jun" w:date="2022-10-31T17:20:00Z">
                    <w:rPr>
                      <w:rFonts w:ascii="Cambria Math" w:hAnsi="Cambria Math" w:cstheme="minorHAnsi"/>
                      <w:lang w:val="en-US"/>
                    </w:rPr>
                    <m:t>(T,drbid)</m:t>
                  </w:ins>
                </m:r>
              </m:oMath>
            </m:oMathPara>
          </w:p>
        </w:tc>
        <w:tc>
          <w:tcPr>
            <w:tcW w:w="5233" w:type="dxa"/>
            <w:vAlign w:val="center"/>
          </w:tcPr>
          <w:p w14:paraId="1BBB0A62" w14:textId="77777777" w:rsidR="00646DF3" w:rsidRPr="00311E11" w:rsidRDefault="00646DF3" w:rsidP="00902C9F">
            <w:pPr>
              <w:pStyle w:val="TAL"/>
              <w:rPr>
                <w:ins w:id="140" w:author="Huawei - Jun" w:date="2022-10-31T17:20:00Z"/>
                <w:lang w:eastAsia="zh-CN"/>
              </w:rPr>
            </w:pPr>
            <w:ins w:id="141" w:author="Huawei - Jun" w:date="2022-10-31T17:20:00Z">
              <w:r>
                <w:rPr>
                  <w:lang w:val="en-US" w:eastAsia="zh-CN"/>
                </w:rPr>
                <w:t xml:space="preserve">Total UL Delay on the SCG per split DRB per UE during the time period </w:t>
              </w:r>
              <m:oMath>
                <m:r>
                  <w:rPr>
                    <w:rFonts w:ascii="Cambria Math" w:hAnsi="Cambria Math"/>
                    <w:lang w:eastAsia="zh-CN"/>
                  </w:rPr>
                  <m:t>T</m:t>
                </m:r>
              </m:oMath>
              <w:r w:rsidRPr="00311E11">
                <w:rPr>
                  <w:lang w:eastAsia="zh-CN"/>
                </w:rPr>
                <w:t>.</w:t>
              </w:r>
            </w:ins>
          </w:p>
        </w:tc>
      </w:tr>
      <w:tr w:rsidR="00646DF3" w:rsidRPr="00311E11" w14:paraId="26B27E3F" w14:textId="77777777" w:rsidTr="00902C9F">
        <w:trPr>
          <w:trHeight w:val="153"/>
          <w:ins w:id="142" w:author="Huawei - Jun" w:date="2022-10-31T17:20:00Z"/>
        </w:trPr>
        <w:tc>
          <w:tcPr>
            <w:tcW w:w="4536" w:type="dxa"/>
            <w:vAlign w:val="center"/>
          </w:tcPr>
          <w:p w14:paraId="5A1F1D56" w14:textId="77777777" w:rsidR="00646DF3" w:rsidRDefault="006A6E0C" w:rsidP="00902C9F">
            <w:pPr>
              <w:pStyle w:val="TAL"/>
              <w:jc w:val="center"/>
              <w:rPr>
                <w:ins w:id="143" w:author="Huawei - Jun" w:date="2022-10-31T17:20:00Z"/>
                <w:rFonts w:ascii="Times New Roman" w:hAnsi="Times New Roman"/>
                <w:lang w:val="en-US"/>
              </w:rPr>
            </w:pPr>
            <m:oMathPara>
              <m:oMath>
                <m:func>
                  <m:funcPr>
                    <m:ctrlPr>
                      <w:ins w:id="144" w:author="Huawei - Jun" w:date="2022-10-31T17:20:00Z">
                        <w:rPr>
                          <w:rFonts w:ascii="Cambria Math" w:hAnsi="Cambria Math" w:cstheme="minorHAnsi"/>
                          <w:i/>
                          <w:lang w:val="en-US"/>
                        </w:rPr>
                      </w:ins>
                    </m:ctrlPr>
                  </m:funcPr>
                  <m:fName>
                    <m:r>
                      <w:ins w:id="145" w:author="Huawei - Jun" w:date="2022-10-31T17:20:00Z">
                        <w:rPr>
                          <w:rFonts w:ascii="Cambria Math" w:hAnsi="Cambria Math" w:cstheme="minorHAnsi"/>
                          <w:lang w:val="en-US"/>
                        </w:rPr>
                        <m:t>min</m:t>
                      </w:ins>
                    </m:r>
                  </m:fName>
                  <m:e>
                    <m:r>
                      <w:ins w:id="146" w:author="Huawei - Jun" w:date="2022-10-31T17:20:00Z">
                        <w:rPr>
                          <w:rFonts w:ascii="Cambria Math" w:hAnsi="Cambria Math" w:cstheme="minorHAnsi"/>
                          <w:lang w:val="en-US"/>
                        </w:rPr>
                        <m:t>(</m:t>
                      </w:ins>
                    </m:r>
                    <m:sSub>
                      <m:sSubPr>
                        <m:ctrlPr>
                          <w:ins w:id="147" w:author="Huawei - Jun" w:date="2022-10-31T17:20:00Z">
                            <w:rPr>
                              <w:rFonts w:ascii="Cambria Math" w:hAnsi="Cambria Math" w:cstheme="minorHAnsi"/>
                              <w:i/>
                              <w:lang w:val="en-US"/>
                            </w:rPr>
                          </w:ins>
                        </m:ctrlPr>
                      </m:sSubPr>
                      <m:e>
                        <m:r>
                          <w:ins w:id="148" w:author="Huawei - Jun" w:date="2022-10-31T17:20:00Z">
                            <w:rPr>
                              <w:rFonts w:ascii="Cambria Math" w:hAnsi="Cambria Math" w:cstheme="minorHAnsi"/>
                              <w:lang w:val="en-US"/>
                            </w:rPr>
                            <m:t>M_UL</m:t>
                          </w:ins>
                        </m:r>
                      </m:e>
                      <m:sub>
                        <m:r>
                          <w:ins w:id="149" w:author="Huawei - Jun" w:date="2022-10-31T17:20:00Z">
                            <w:rPr>
                              <w:rFonts w:ascii="Cambria Math" w:hAnsi="Cambria Math" w:cstheme="minorHAnsi"/>
                              <w:lang w:val="en-US"/>
                            </w:rPr>
                            <m:t>MCG</m:t>
                          </w:ins>
                        </m:r>
                      </m:sub>
                    </m:sSub>
                    <m:r>
                      <w:ins w:id="150" w:author="Huawei - Jun" w:date="2022-10-31T17:20:00Z">
                        <w:rPr>
                          <w:rFonts w:ascii="Cambria Math" w:hAnsi="Cambria Math" w:cstheme="minorHAnsi"/>
                          <w:lang w:val="en-US"/>
                        </w:rPr>
                        <m:t xml:space="preserve">(T,drbid) , </m:t>
                      </w:ins>
                    </m:r>
                    <m:sSub>
                      <m:sSubPr>
                        <m:ctrlPr>
                          <w:ins w:id="151" w:author="Huawei - Jun" w:date="2022-10-31T17:20:00Z">
                            <w:rPr>
                              <w:rFonts w:ascii="Cambria Math" w:hAnsi="Cambria Math" w:cstheme="minorHAnsi"/>
                              <w:i/>
                              <w:lang w:val="en-US"/>
                            </w:rPr>
                          </w:ins>
                        </m:ctrlPr>
                      </m:sSubPr>
                      <m:e>
                        <m:r>
                          <w:ins w:id="152" w:author="Huawei - Jun" w:date="2022-10-31T17:20:00Z">
                            <w:rPr>
                              <w:rFonts w:ascii="Cambria Math" w:hAnsi="Cambria Math" w:cstheme="minorHAnsi"/>
                              <w:lang w:val="en-US"/>
                            </w:rPr>
                            <m:t>M_UL</m:t>
                          </w:ins>
                        </m:r>
                      </m:e>
                      <m:sub>
                        <m:r>
                          <w:ins w:id="153" w:author="Huawei - Jun" w:date="2022-10-31T17:20:00Z">
                            <w:rPr>
                              <w:rFonts w:ascii="Cambria Math" w:hAnsi="Cambria Math" w:cstheme="minorHAnsi"/>
                              <w:lang w:val="en-US"/>
                            </w:rPr>
                            <m:t>SCG</m:t>
                          </w:ins>
                        </m:r>
                      </m:sub>
                    </m:sSub>
                    <m:r>
                      <w:ins w:id="154" w:author="Huawei - Jun" w:date="2022-10-31T17:20:00Z">
                        <w:rPr>
                          <w:rFonts w:ascii="Cambria Math" w:hAnsi="Cambria Math" w:cstheme="minorHAnsi"/>
                          <w:lang w:val="en-US"/>
                        </w:rPr>
                        <m:t>(T,drbid))</m:t>
                      </w:ins>
                    </m:r>
                  </m:e>
                </m:func>
              </m:oMath>
            </m:oMathPara>
          </w:p>
        </w:tc>
        <w:tc>
          <w:tcPr>
            <w:tcW w:w="5233" w:type="dxa"/>
            <w:vAlign w:val="center"/>
          </w:tcPr>
          <w:p w14:paraId="76B55CB5" w14:textId="77777777" w:rsidR="00646DF3" w:rsidRDefault="00646DF3" w:rsidP="00902C9F">
            <w:pPr>
              <w:pStyle w:val="TAL"/>
              <w:rPr>
                <w:ins w:id="155" w:author="Huawei - Jun" w:date="2022-10-31T17:20:00Z"/>
                <w:lang w:val="en-US" w:eastAsia="zh-CN"/>
              </w:rPr>
            </w:pPr>
            <w:ins w:id="156" w:author="Huawei - Jun" w:date="2022-10-31T17:20:00Z">
              <w:r>
                <w:rPr>
                  <w:lang w:val="en-US" w:eastAsia="zh-CN"/>
                </w:rPr>
                <w:t xml:space="preserve">Minimum of the total UL delays between MCG and SCG legs per Split-DRB per UE during the time period </w:t>
              </w:r>
              <m:oMath>
                <m:r>
                  <w:rPr>
                    <w:rFonts w:ascii="Cambria Math" w:hAnsi="Cambria Math"/>
                    <w:lang w:eastAsia="zh-CN"/>
                  </w:rPr>
                  <m:t>T</m:t>
                </m:r>
              </m:oMath>
              <w:r>
                <w:rPr>
                  <w:lang w:eastAsia="zh-CN"/>
                </w:rPr>
                <w:t>.</w:t>
              </w:r>
            </w:ins>
          </w:p>
        </w:tc>
      </w:tr>
    </w:tbl>
    <w:p w14:paraId="28A1FF58" w14:textId="77777777" w:rsidR="00646DF3" w:rsidRDefault="00646DF3" w:rsidP="00646DF3">
      <w:pPr>
        <w:rPr>
          <w:ins w:id="157" w:author="Huawei - Jun" w:date="2022-10-31T17:20:00Z"/>
        </w:rPr>
      </w:pPr>
    </w:p>
    <w:p w14:paraId="69CD9F3E" w14:textId="77777777" w:rsidR="00646DF3" w:rsidRDefault="00646DF3" w:rsidP="00646DF3">
      <w:pPr>
        <w:rPr>
          <w:ins w:id="158" w:author="Huawei - Jun" w:date="2022-10-31T17:20:00Z"/>
        </w:rPr>
      </w:pPr>
    </w:p>
    <w:p w14:paraId="10630A48" w14:textId="77777777" w:rsidR="00646DF3" w:rsidRPr="00932ED7" w:rsidRDefault="00646DF3" w:rsidP="00646DF3">
      <w:pPr>
        <w:rPr>
          <w:ins w:id="159" w:author="Huawei - Jun" w:date="2022-10-31T17:20:00Z"/>
          <w:rFonts w:eastAsia="MS Mincho"/>
          <w:b/>
          <w:sz w:val="22"/>
          <w:lang w:eastAsia="ja-JP"/>
        </w:rPr>
      </w:pPr>
      <w:ins w:id="160" w:author="Huawei - Jun" w:date="2022-10-31T17:20:00Z">
        <w:r w:rsidRPr="00932ED7">
          <w:rPr>
            <w:rFonts w:eastAsia="MS Mincho"/>
            <w:b/>
            <w:sz w:val="22"/>
            <w:lang w:eastAsia="ja-JP"/>
          </w:rPr>
          <w:t>4.2.1.x.</w:t>
        </w:r>
        <w:r>
          <w:rPr>
            <w:rFonts w:eastAsia="MS Mincho"/>
            <w:b/>
            <w:sz w:val="22"/>
            <w:lang w:eastAsia="ja-JP"/>
          </w:rPr>
          <w:t>3</w:t>
        </w:r>
        <w:r w:rsidRPr="00932ED7">
          <w:rPr>
            <w:rFonts w:eastAsia="MS Mincho"/>
            <w:b/>
            <w:sz w:val="22"/>
            <w:lang w:eastAsia="ja-JP"/>
          </w:rPr>
          <w:t xml:space="preserve"> </w:t>
        </w:r>
        <w:r>
          <w:rPr>
            <w:rFonts w:eastAsia="MS Mincho"/>
            <w:b/>
            <w:sz w:val="22"/>
            <w:lang w:eastAsia="ja-JP"/>
          </w:rPr>
          <w:t xml:space="preserve">DL </w:t>
        </w:r>
        <w:r w:rsidRPr="00932ED7">
          <w:rPr>
            <w:rFonts w:eastAsia="MS Mincho"/>
            <w:b/>
            <w:sz w:val="22"/>
            <w:lang w:eastAsia="ja-JP"/>
          </w:rPr>
          <w:t>Delay Calculation per Split-DRB per UE when PDCP duplication is not enabled for entire measurement period</w:t>
        </w:r>
      </w:ins>
    </w:p>
    <w:p w14:paraId="428E3031" w14:textId="77777777" w:rsidR="00646DF3" w:rsidRDefault="00646DF3" w:rsidP="00646DF3">
      <w:pPr>
        <w:rPr>
          <w:ins w:id="161" w:author="Huawei - Jun" w:date="2022-10-31T17:20:00Z"/>
        </w:rPr>
      </w:pPr>
      <w:ins w:id="162" w:author="Huawei - Jun" w:date="2022-10-31T17:20:00Z">
        <w:r>
          <w:t>The objective of this measurement is to calculate total DL RAN delay per split-DRB per UE when PDCP duplication is not enabled for the entire measurement period,</w:t>
        </w:r>
        <w:r w:rsidRPr="005728D9">
          <w:t xml:space="preserve"> </w:t>
        </w:r>
        <w:r>
          <w:t>for QoS verification of MDT or for the QoS monitoring as defined in TS 23.501 [4].</w:t>
        </w:r>
      </w:ins>
    </w:p>
    <w:p w14:paraId="63DB9EF1" w14:textId="77777777" w:rsidR="00646DF3" w:rsidRDefault="00646DF3" w:rsidP="00646DF3">
      <w:pPr>
        <w:rPr>
          <w:ins w:id="163" w:author="Huawei - Jun" w:date="2022-10-31T17:20:00Z"/>
        </w:rPr>
      </w:pPr>
      <w:ins w:id="164" w:author="Huawei - Jun" w:date="2022-10-31T17:20:00Z">
        <w:r>
          <w:t>Protocol layer: PDCP</w:t>
        </w:r>
      </w:ins>
    </w:p>
    <w:p w14:paraId="7B6D66E7" w14:textId="77777777" w:rsidR="00646DF3" w:rsidRPr="00B606F1" w:rsidRDefault="00646DF3" w:rsidP="00646DF3">
      <w:pPr>
        <w:rPr>
          <w:ins w:id="165" w:author="Huawei - Jun" w:date="2022-10-31T17:20:00Z"/>
          <w:lang w:val="en-US" w:eastAsia="zh-CN"/>
        </w:rPr>
      </w:pPr>
      <w:ins w:id="166" w:author="Huawei - Jun" w:date="2022-10-31T17:20:00Z">
        <w:r>
          <w:t xml:space="preserve"> </w:t>
        </w:r>
        <w:r w:rsidRPr="00311E11">
          <w:t>Table 4.2.1.</w:t>
        </w:r>
        <w:r>
          <w:rPr>
            <w:lang w:val="en-US"/>
          </w:rPr>
          <w:t>x</w:t>
        </w:r>
        <w:r w:rsidRPr="00311E11">
          <w:t>.</w:t>
        </w:r>
        <w:r>
          <w:rPr>
            <w:lang w:val="en-US"/>
          </w:rPr>
          <w:t>2</w:t>
        </w:r>
        <w:r w:rsidRPr="00311E11">
          <w:t xml:space="preserve">-1: Definition for </w:t>
        </w:r>
        <w:r>
          <w:rPr>
            <w:lang w:val="en-US" w:eastAsia="zh-CN"/>
          </w:rPr>
          <w:t>total DL delay for DL PDCP non-duplicated packets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6DF3" w:rsidRPr="00311E11" w14:paraId="0EC0D56A" w14:textId="77777777" w:rsidTr="00902C9F">
        <w:trPr>
          <w:cantSplit/>
          <w:jc w:val="center"/>
          <w:ins w:id="167" w:author="Huawei - Jun" w:date="2022-10-31T17:20:00Z"/>
        </w:trPr>
        <w:tc>
          <w:tcPr>
            <w:tcW w:w="1951" w:type="dxa"/>
          </w:tcPr>
          <w:p w14:paraId="2F11A694" w14:textId="77777777" w:rsidR="00646DF3" w:rsidRPr="00311E11" w:rsidRDefault="00646DF3" w:rsidP="00902C9F">
            <w:pPr>
              <w:pStyle w:val="TAL"/>
              <w:rPr>
                <w:ins w:id="168" w:author="Huawei - Jun" w:date="2022-10-31T17:20:00Z"/>
                <w:lang w:eastAsia="zh-CN"/>
              </w:rPr>
            </w:pPr>
            <w:ins w:id="169" w:author="Huawei - Jun" w:date="2022-10-31T17:20:00Z">
              <w:r w:rsidRPr="00311E11">
                <w:rPr>
                  <w:lang w:eastAsia="zh-CN"/>
                </w:rPr>
                <w:lastRenderedPageBreak/>
                <w:t>Definition</w:t>
              </w:r>
            </w:ins>
          </w:p>
        </w:tc>
        <w:tc>
          <w:tcPr>
            <w:tcW w:w="7787" w:type="dxa"/>
          </w:tcPr>
          <w:p w14:paraId="53303C94" w14:textId="77777777" w:rsidR="00646DF3" w:rsidRPr="00311E11" w:rsidRDefault="00646DF3" w:rsidP="00902C9F">
            <w:pPr>
              <w:pStyle w:val="TAL"/>
              <w:rPr>
                <w:ins w:id="170" w:author="Huawei - Jun" w:date="2022-10-31T17:20:00Z"/>
                <w:lang w:eastAsia="zh-CN"/>
              </w:rPr>
            </w:pPr>
            <w:ins w:id="171" w:author="Huawei - Jun" w:date="2022-10-31T17:20:00Z">
              <w:r>
                <w:rPr>
                  <w:lang w:val="en-US" w:eastAsia="zh-CN"/>
                </w:rPr>
                <w:t>Total DL delay for DL PDCP non-duplicated packets per Split-DRB per UE. This measurement is applicable for EN-DC and SA. This measurement provides the total DL delay for a Split-DRB when PDCP duplication is not enabled for the entire measurement period.</w:t>
              </w:r>
              <w:r w:rsidRPr="00311E11">
                <w:rPr>
                  <w:lang w:eastAsia="zh-CN"/>
                </w:rPr>
                <w:t xml:space="preserve"> </w:t>
              </w:r>
            </w:ins>
          </w:p>
          <w:p w14:paraId="7C90D82C" w14:textId="77777777" w:rsidR="00646DF3" w:rsidRPr="00311E11" w:rsidRDefault="00646DF3" w:rsidP="00902C9F">
            <w:pPr>
              <w:pStyle w:val="TAL"/>
              <w:rPr>
                <w:ins w:id="172" w:author="Huawei - Jun" w:date="2022-10-31T17:20:00Z"/>
                <w:lang w:eastAsia="zh-CN"/>
              </w:rPr>
            </w:pPr>
          </w:p>
          <w:p w14:paraId="5BC20B17" w14:textId="77777777" w:rsidR="00646DF3" w:rsidRDefault="00646DF3" w:rsidP="00902C9F">
            <w:pPr>
              <w:pStyle w:val="TAL"/>
              <w:rPr>
                <w:ins w:id="173" w:author="Huawei - Jun" w:date="2022-10-31T17:20:00Z"/>
                <w:lang w:eastAsia="zh-CN"/>
              </w:rPr>
            </w:pPr>
            <w:ins w:id="174" w:author="Huawei - Jun" w:date="2022-10-31T17:20:00Z">
              <w:r w:rsidRPr="00311E11">
                <w:rPr>
                  <w:lang w:eastAsia="zh-CN"/>
                </w:rPr>
                <w:t>Detailed Definition:</w:t>
              </w:r>
            </w:ins>
          </w:p>
          <w:p w14:paraId="3E305BFB" w14:textId="77777777" w:rsidR="00646DF3" w:rsidRDefault="00646DF3" w:rsidP="00902C9F">
            <w:pPr>
              <w:pStyle w:val="TAL"/>
              <w:rPr>
                <w:ins w:id="175" w:author="Huawei - Jun" w:date="2022-10-31T17:20:00Z"/>
                <w:lang w:val="en-US"/>
              </w:rPr>
            </w:pPr>
            <m:oMath>
              <m:r>
                <w:ins w:id="176" w:author="Huawei - Jun" w:date="2022-10-31T17:20:00Z">
                  <w:rPr>
                    <w:rFonts w:ascii="Cambria Math" w:hAnsi="Cambria Math" w:cstheme="minorHAnsi"/>
                    <w:lang w:val="en-US"/>
                  </w:rPr>
                  <m:t>M_DL(T,drbid)=</m:t>
                </w:ins>
              </m:r>
              <m:f>
                <m:fPr>
                  <m:ctrlPr>
                    <w:ins w:id="177" w:author="Huawei - Jun" w:date="2022-10-31T17:20:00Z">
                      <w:rPr>
                        <w:rFonts w:ascii="Cambria Math" w:hAnsi="Cambria Math" w:cstheme="minorHAnsi"/>
                        <w:i/>
                        <w:lang w:val="en-US"/>
                      </w:rPr>
                    </w:ins>
                  </m:ctrlPr>
                </m:fPr>
                <m:num>
                  <m:sSub>
                    <m:sSubPr>
                      <m:ctrlPr>
                        <w:ins w:id="178" w:author="Huawei - Jun" w:date="2022-10-31T17:20:00Z">
                          <w:rPr>
                            <w:rFonts w:ascii="Cambria Math" w:hAnsi="Cambria Math" w:cstheme="minorHAnsi"/>
                            <w:i/>
                            <w:lang w:val="en-US"/>
                          </w:rPr>
                        </w:ins>
                      </m:ctrlPr>
                    </m:sSubPr>
                    <m:e>
                      <m:r>
                        <w:ins w:id="179" w:author="Huawei - Jun" w:date="2022-10-31T17:20:00Z">
                          <w:rPr>
                            <w:rFonts w:ascii="Cambria Math" w:hAnsi="Cambria Math" w:cstheme="minorHAnsi"/>
                            <w:lang w:val="en-US"/>
                          </w:rPr>
                          <m:t>I_DL</m:t>
                        </w:ins>
                      </m:r>
                    </m:e>
                    <m:sub>
                      <m:r>
                        <w:ins w:id="180" w:author="Huawei - Jun" w:date="2022-10-31T17:20:00Z">
                          <w:rPr>
                            <w:rFonts w:ascii="Cambria Math" w:hAnsi="Cambria Math" w:cstheme="minorHAnsi"/>
                            <w:lang w:val="en-US"/>
                          </w:rPr>
                          <m:t>MCG</m:t>
                        </w:ins>
                      </m:r>
                    </m:sub>
                  </m:sSub>
                  <m:r>
                    <w:ins w:id="181" w:author="Huawei - Jun" w:date="2022-10-31T17:20:00Z">
                      <w:rPr>
                        <w:rFonts w:ascii="Cambria Math" w:hAnsi="Cambria Math" w:cstheme="minorHAnsi"/>
                        <w:lang w:val="en-US"/>
                      </w:rPr>
                      <m:t>(T,drbid)×</m:t>
                    </w:ins>
                  </m:r>
                  <m:sSub>
                    <m:sSubPr>
                      <m:ctrlPr>
                        <w:ins w:id="182" w:author="Huawei - Jun" w:date="2022-10-31T17:20:00Z">
                          <w:rPr>
                            <w:rFonts w:ascii="Cambria Math" w:hAnsi="Cambria Math" w:cstheme="minorHAnsi"/>
                            <w:i/>
                            <w:lang w:val="en-US"/>
                          </w:rPr>
                        </w:ins>
                      </m:ctrlPr>
                    </m:sSubPr>
                    <m:e>
                      <m:r>
                        <w:ins w:id="183" w:author="Huawei - Jun" w:date="2022-10-31T17:20:00Z">
                          <w:rPr>
                            <w:rFonts w:ascii="Cambria Math" w:hAnsi="Cambria Math" w:cstheme="minorHAnsi"/>
                            <w:lang w:val="en-US"/>
                          </w:rPr>
                          <m:t>M_DL</m:t>
                        </w:ins>
                      </m:r>
                    </m:e>
                    <m:sub>
                      <m:r>
                        <w:ins w:id="184" w:author="Huawei - Jun" w:date="2022-10-31T17:20:00Z">
                          <w:rPr>
                            <w:rFonts w:ascii="Cambria Math" w:hAnsi="Cambria Math" w:cstheme="minorHAnsi"/>
                            <w:lang w:val="en-US"/>
                          </w:rPr>
                          <m:t>MCG</m:t>
                        </w:ins>
                      </m:r>
                    </m:sub>
                  </m:sSub>
                  <m:r>
                    <w:ins w:id="185" w:author="Huawei - Jun" w:date="2022-10-31T17:20:00Z">
                      <w:rPr>
                        <w:rFonts w:ascii="Cambria Math" w:hAnsi="Cambria Math" w:cstheme="minorHAnsi"/>
                        <w:lang w:val="en-US"/>
                      </w:rPr>
                      <m:t>(T,drbid)+</m:t>
                    </w:ins>
                  </m:r>
                  <m:sSub>
                    <m:sSubPr>
                      <m:ctrlPr>
                        <w:ins w:id="186" w:author="Huawei - Jun" w:date="2022-10-31T17:20:00Z">
                          <w:rPr>
                            <w:rFonts w:ascii="Cambria Math" w:hAnsi="Cambria Math" w:cstheme="minorHAnsi"/>
                            <w:i/>
                            <w:lang w:val="en-US"/>
                          </w:rPr>
                        </w:ins>
                      </m:ctrlPr>
                    </m:sSubPr>
                    <m:e>
                      <m:r>
                        <w:ins w:id="187" w:author="Huawei - Jun" w:date="2022-10-31T17:20:00Z">
                          <w:rPr>
                            <w:rFonts w:ascii="Cambria Math" w:hAnsi="Cambria Math" w:cstheme="minorHAnsi"/>
                            <w:lang w:val="en-US"/>
                          </w:rPr>
                          <m:t>I_DL</m:t>
                        </w:ins>
                      </m:r>
                    </m:e>
                    <m:sub>
                      <m:r>
                        <w:ins w:id="188" w:author="Huawei - Jun" w:date="2022-10-31T17:20:00Z">
                          <w:rPr>
                            <w:rFonts w:ascii="Cambria Math" w:hAnsi="Cambria Math" w:cstheme="minorHAnsi"/>
                            <w:lang w:val="en-US"/>
                          </w:rPr>
                          <m:t>SCG</m:t>
                        </w:ins>
                      </m:r>
                    </m:sub>
                  </m:sSub>
                  <m:r>
                    <w:ins w:id="189" w:author="Huawei - Jun" w:date="2022-10-31T17:20:00Z">
                      <w:rPr>
                        <w:rFonts w:ascii="Cambria Math" w:hAnsi="Cambria Math" w:cstheme="minorHAnsi"/>
                        <w:lang w:val="en-US"/>
                      </w:rPr>
                      <m:t>(T,drbid)×</m:t>
                    </w:ins>
                  </m:r>
                  <m:sSub>
                    <m:sSubPr>
                      <m:ctrlPr>
                        <w:ins w:id="190" w:author="Huawei - Jun" w:date="2022-10-31T17:20:00Z">
                          <w:rPr>
                            <w:rFonts w:ascii="Cambria Math" w:hAnsi="Cambria Math" w:cstheme="minorHAnsi"/>
                            <w:i/>
                            <w:lang w:val="en-US"/>
                          </w:rPr>
                        </w:ins>
                      </m:ctrlPr>
                    </m:sSubPr>
                    <m:e>
                      <m:r>
                        <w:ins w:id="191" w:author="Huawei - Jun" w:date="2022-10-31T17:20:00Z">
                          <w:rPr>
                            <w:rFonts w:ascii="Cambria Math" w:hAnsi="Cambria Math" w:cstheme="minorHAnsi"/>
                            <w:lang w:val="en-US"/>
                          </w:rPr>
                          <m:t>M_DL</m:t>
                        </w:ins>
                      </m:r>
                    </m:e>
                    <m:sub>
                      <m:r>
                        <w:ins w:id="192" w:author="Huawei - Jun" w:date="2022-10-31T17:20:00Z">
                          <w:rPr>
                            <w:rFonts w:ascii="Cambria Math" w:hAnsi="Cambria Math" w:cstheme="minorHAnsi"/>
                            <w:lang w:val="en-US"/>
                          </w:rPr>
                          <m:t>SCG</m:t>
                        </w:ins>
                      </m:r>
                    </m:sub>
                  </m:sSub>
                  <m:r>
                    <w:ins w:id="193" w:author="Huawei - Jun" w:date="2022-10-31T17:20:00Z">
                      <w:rPr>
                        <w:rFonts w:ascii="Cambria Math" w:hAnsi="Cambria Math" w:cstheme="minorHAnsi"/>
                        <w:lang w:val="en-US"/>
                      </w:rPr>
                      <m:t>(T,drbid)</m:t>
                    </w:ins>
                  </m:r>
                </m:num>
                <m:den>
                  <m:r>
                    <w:ins w:id="194" w:author="Huawei - Jun" w:date="2022-10-31T17:20:00Z">
                      <w:rPr>
                        <w:rFonts w:ascii="Cambria Math" w:hAnsi="Cambria Math" w:cstheme="minorHAnsi"/>
                        <w:lang w:val="en-US"/>
                      </w:rPr>
                      <m:t>I_DL(T,drbid)</m:t>
                    </w:ins>
                  </m:r>
                </m:den>
              </m:f>
            </m:oMath>
            <w:ins w:id="195" w:author="Huawei - Jun" w:date="2022-10-31T17:20:00Z">
              <w:r>
                <w:rPr>
                  <w:lang w:val="en-US"/>
                </w:rPr>
                <w:t xml:space="preserve"> </w:t>
              </w:r>
            </w:ins>
          </w:p>
          <w:p w14:paraId="604571DE" w14:textId="77777777" w:rsidR="00646DF3" w:rsidRDefault="00646DF3" w:rsidP="00902C9F">
            <w:pPr>
              <w:pStyle w:val="TAL"/>
              <w:rPr>
                <w:ins w:id="196" w:author="Huawei - Jun" w:date="2022-10-31T17:20:00Z"/>
                <w:lang w:val="en-US"/>
              </w:rPr>
            </w:pPr>
          </w:p>
          <w:p w14:paraId="632E28A3" w14:textId="77777777" w:rsidR="00646DF3" w:rsidRDefault="00646DF3" w:rsidP="00902C9F">
            <w:pPr>
              <w:pStyle w:val="TAL"/>
              <w:rPr>
                <w:ins w:id="197" w:author="Huawei - Jun" w:date="2022-10-31T17:20:00Z"/>
                <w:lang w:val="en-US"/>
              </w:rPr>
            </w:pPr>
            <m:oMath>
              <m:r>
                <w:ins w:id="198" w:author="Huawei - Jun" w:date="2022-10-31T17:20:00Z">
                  <w:rPr>
                    <w:rFonts w:ascii="Cambria Math" w:hAnsi="Cambria Math" w:cstheme="minorHAnsi"/>
                    <w:lang w:val="en-US"/>
                  </w:rPr>
                  <m:t>I_DL</m:t>
                </w:ins>
              </m:r>
              <m:d>
                <m:dPr>
                  <m:ctrlPr>
                    <w:ins w:id="199" w:author="Huawei - Jun" w:date="2022-10-31T17:20:00Z">
                      <w:rPr>
                        <w:rFonts w:ascii="Cambria Math" w:hAnsi="Cambria Math" w:cstheme="minorHAnsi"/>
                        <w:i/>
                        <w:lang w:val="en-US"/>
                      </w:rPr>
                    </w:ins>
                  </m:ctrlPr>
                </m:dPr>
                <m:e>
                  <m:r>
                    <w:ins w:id="200" w:author="Huawei - Jun" w:date="2022-10-31T17:20:00Z">
                      <w:rPr>
                        <w:rFonts w:ascii="Cambria Math" w:hAnsi="Cambria Math" w:cstheme="minorHAnsi"/>
                        <w:lang w:val="en-US"/>
                      </w:rPr>
                      <m:t>T,drbid</m:t>
                    </w:ins>
                  </m:r>
                </m:e>
              </m:d>
              <m:r>
                <w:ins w:id="201" w:author="Huawei - Jun" w:date="2022-10-31T17:20:00Z">
                  <w:rPr>
                    <w:rFonts w:ascii="Cambria Math" w:hAnsi="Cambria Math" w:cstheme="minorHAnsi"/>
                    <w:lang w:val="en-US"/>
                  </w:rPr>
                  <m:t>=</m:t>
                </w:ins>
              </m:r>
              <m:sSub>
                <m:sSubPr>
                  <m:ctrlPr>
                    <w:ins w:id="202" w:author="Huawei - Jun" w:date="2022-10-31T17:20:00Z">
                      <w:rPr>
                        <w:rFonts w:ascii="Cambria Math" w:hAnsi="Cambria Math" w:cstheme="minorHAnsi"/>
                        <w:i/>
                        <w:lang w:val="en-US"/>
                      </w:rPr>
                    </w:ins>
                  </m:ctrlPr>
                </m:sSubPr>
                <m:e>
                  <m:r>
                    <w:ins w:id="203" w:author="Huawei - Jun" w:date="2022-10-31T17:20:00Z">
                      <w:rPr>
                        <w:rFonts w:ascii="Cambria Math" w:hAnsi="Cambria Math" w:cstheme="minorHAnsi"/>
                        <w:lang w:val="en-US"/>
                      </w:rPr>
                      <m:t>I_DL</m:t>
                    </w:ins>
                  </m:r>
                </m:e>
                <m:sub>
                  <m:r>
                    <w:ins w:id="204" w:author="Huawei - Jun" w:date="2022-10-31T17:20:00Z">
                      <w:rPr>
                        <w:rFonts w:ascii="Cambria Math" w:hAnsi="Cambria Math" w:cstheme="minorHAnsi"/>
                        <w:lang w:val="en-US"/>
                      </w:rPr>
                      <m:t>MCG</m:t>
                    </w:ins>
                  </m:r>
                </m:sub>
              </m:sSub>
              <m:r>
                <w:ins w:id="205" w:author="Huawei - Jun" w:date="2022-10-31T17:20:00Z">
                  <w:rPr>
                    <w:rFonts w:ascii="Cambria Math" w:hAnsi="Cambria Math" w:cstheme="minorHAnsi"/>
                    <w:lang w:val="en-US"/>
                  </w:rPr>
                  <m:t>(T,drbid)+</m:t>
                </w:ins>
              </m:r>
              <m:sSub>
                <m:sSubPr>
                  <m:ctrlPr>
                    <w:ins w:id="206" w:author="Huawei - Jun" w:date="2022-10-31T17:20:00Z">
                      <w:rPr>
                        <w:rFonts w:ascii="Cambria Math" w:hAnsi="Cambria Math" w:cstheme="minorHAnsi"/>
                        <w:i/>
                        <w:lang w:val="en-US"/>
                      </w:rPr>
                    </w:ins>
                  </m:ctrlPr>
                </m:sSubPr>
                <m:e>
                  <m:r>
                    <w:ins w:id="207" w:author="Huawei - Jun" w:date="2022-10-31T17:20:00Z">
                      <w:rPr>
                        <w:rFonts w:ascii="Cambria Math" w:hAnsi="Cambria Math" w:cstheme="minorHAnsi"/>
                        <w:lang w:val="en-US"/>
                      </w:rPr>
                      <m:t>I_DL</m:t>
                    </w:ins>
                  </m:r>
                </m:e>
                <m:sub>
                  <m:r>
                    <w:ins w:id="208" w:author="Huawei - Jun" w:date="2022-10-31T17:20:00Z">
                      <w:rPr>
                        <w:rFonts w:ascii="Cambria Math" w:hAnsi="Cambria Math" w:cstheme="minorHAnsi"/>
                        <w:lang w:val="en-US"/>
                      </w:rPr>
                      <m:t>SCG</m:t>
                    </w:ins>
                  </m:r>
                </m:sub>
              </m:sSub>
              <m:r>
                <w:ins w:id="209" w:author="Huawei - Jun" w:date="2022-10-31T17:20:00Z">
                  <w:rPr>
                    <w:rFonts w:ascii="Cambria Math" w:hAnsi="Cambria Math" w:cstheme="minorHAnsi"/>
                    <w:lang w:val="en-US"/>
                  </w:rPr>
                  <m:t>(T,drbid)</m:t>
                </w:ins>
              </m:r>
            </m:oMath>
            <w:ins w:id="210" w:author="Huawei - Jun" w:date="2022-10-31T17:20:00Z">
              <w:r>
                <w:rPr>
                  <w:lang w:val="en-US"/>
                </w:rPr>
                <w:t xml:space="preserve">, </w:t>
              </w:r>
            </w:ins>
          </w:p>
          <w:p w14:paraId="7CD9F0FE" w14:textId="77777777" w:rsidR="00646DF3" w:rsidRDefault="00646DF3" w:rsidP="00902C9F">
            <w:pPr>
              <w:pStyle w:val="TAL"/>
              <w:rPr>
                <w:ins w:id="211" w:author="Huawei - Jun" w:date="2022-10-31T17:20:00Z"/>
                <w:lang w:val="en-US"/>
              </w:rPr>
            </w:pPr>
          </w:p>
          <w:p w14:paraId="4FFF432C" w14:textId="77777777" w:rsidR="00646DF3" w:rsidRPr="00B93FDF" w:rsidRDefault="00646DF3" w:rsidP="00902C9F">
            <w:pPr>
              <w:pStyle w:val="TAL"/>
              <w:rPr>
                <w:ins w:id="212" w:author="Huawei - Jun" w:date="2022-10-31T17:20:00Z"/>
                <w:lang w:val="en-US"/>
              </w:rPr>
            </w:pPr>
            <w:ins w:id="213" w:author="Huawei - Jun" w:date="2022-10-31T17:20:00Z">
              <w:r>
                <w:rPr>
                  <w:lang w:val="en-US"/>
                </w:rPr>
                <w:t>where</w:t>
              </w:r>
              <w:r>
                <w:rPr>
                  <w:lang w:val="en-US" w:eastAsia="zh-CN"/>
                </w:rPr>
                <w:t xml:space="preserve"> </w:t>
              </w:r>
              <w:r w:rsidRPr="00311E11">
                <w:rPr>
                  <w:lang w:eastAsia="zh-CN"/>
                </w:rPr>
                <w:t>explanations can be found in the table 4.2.1.</w:t>
              </w:r>
              <w:r>
                <w:rPr>
                  <w:lang w:val="en-US" w:eastAsia="zh-CN"/>
                </w:rPr>
                <w:t>x</w:t>
              </w:r>
              <w:r w:rsidRPr="00311E11">
                <w:rPr>
                  <w:lang w:eastAsia="zh-CN"/>
                </w:rPr>
                <w:t>.</w:t>
              </w:r>
              <w:r>
                <w:rPr>
                  <w:lang w:eastAsia="zh-CN"/>
                </w:rPr>
                <w:t>2</w:t>
              </w:r>
              <w:r w:rsidRPr="00311E11">
                <w:rPr>
                  <w:lang w:eastAsia="zh-CN"/>
                </w:rPr>
                <w:t>-2 below.</w:t>
              </w:r>
            </w:ins>
          </w:p>
        </w:tc>
      </w:tr>
    </w:tbl>
    <w:p w14:paraId="16C8029A" w14:textId="77777777" w:rsidR="00646DF3" w:rsidRDefault="00646DF3" w:rsidP="00646DF3">
      <w:pPr>
        <w:pStyle w:val="TH"/>
        <w:rPr>
          <w:ins w:id="214" w:author="Huawei - Jun" w:date="2022-10-31T17:20:00Z"/>
          <w:lang w:eastAsia="zh-CN"/>
        </w:rPr>
      </w:pPr>
    </w:p>
    <w:p w14:paraId="12187F2D" w14:textId="77777777" w:rsidR="00646DF3" w:rsidRPr="00311E11" w:rsidRDefault="00646DF3" w:rsidP="00646DF3">
      <w:pPr>
        <w:pStyle w:val="TH"/>
        <w:rPr>
          <w:ins w:id="215" w:author="Huawei - Jun" w:date="2022-10-31T17:20:00Z"/>
          <w:rFonts w:cs="Arial"/>
          <w:lang w:eastAsia="zh-CN"/>
        </w:rPr>
      </w:pPr>
      <w:ins w:id="216" w:author="Huawei - Jun" w:date="2022-10-31T17:20:00Z">
        <w:r w:rsidRPr="00311E11">
          <w:rPr>
            <w:lang w:eastAsia="zh-CN"/>
          </w:rPr>
          <w:t>Table 4.2.1.</w:t>
        </w:r>
        <w:r>
          <w:rPr>
            <w:lang w:val="en-US" w:eastAsia="zh-CN"/>
          </w:rPr>
          <w:t>x</w:t>
        </w:r>
        <w:r w:rsidRPr="00311E11">
          <w:rPr>
            <w:lang w:eastAsia="zh-CN"/>
          </w:rPr>
          <w:t>.</w:t>
        </w:r>
        <w:r>
          <w:rPr>
            <w:lang w:val="en-US" w:eastAsia="zh-CN"/>
          </w:rPr>
          <w:t>2</w:t>
        </w:r>
        <w:r w:rsidRPr="00311E11">
          <w:rPr>
            <w:lang w:eastAsia="zh-CN"/>
          </w:rPr>
          <w:t xml:space="preserve">-2: Parameter description </w:t>
        </w:r>
        <w:r w:rsidRPr="00311E11">
          <w:t xml:space="preserve">for </w:t>
        </w:r>
        <w:r>
          <w:rPr>
            <w:lang w:val="en-US" w:eastAsia="zh-CN"/>
          </w:rPr>
          <w:t>total DL delay for DL PDCP non-duplicated packets per Split-DRB per UE</w:t>
        </w:r>
      </w:ins>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646DF3" w:rsidRPr="00311E11" w14:paraId="2ED6BCA1" w14:textId="77777777" w:rsidTr="00902C9F">
        <w:trPr>
          <w:trHeight w:val="153"/>
          <w:ins w:id="217" w:author="Huawei - Jun" w:date="2022-10-31T17:20:00Z"/>
        </w:trPr>
        <w:tc>
          <w:tcPr>
            <w:tcW w:w="4536" w:type="dxa"/>
            <w:vAlign w:val="center"/>
          </w:tcPr>
          <w:p w14:paraId="50D3A1C9" w14:textId="77777777" w:rsidR="00646DF3" w:rsidRPr="00311E11" w:rsidRDefault="00646DF3" w:rsidP="00902C9F">
            <w:pPr>
              <w:pStyle w:val="TAL"/>
              <w:jc w:val="center"/>
              <w:rPr>
                <w:ins w:id="218" w:author="Huawei - Jun" w:date="2022-10-31T17:20:00Z"/>
                <w:rFonts w:ascii="Calibri" w:cs="Arial"/>
                <w:lang w:eastAsia="zh-CN"/>
              </w:rPr>
            </w:pPr>
            <m:oMathPara>
              <m:oMath>
                <m:r>
                  <w:ins w:id="219" w:author="Huawei - Jun" w:date="2022-10-31T17:20:00Z">
                    <w:rPr>
                      <w:rFonts w:ascii="Cambria Math" w:hAnsi="Cambria Math" w:cstheme="minorHAnsi"/>
                      <w:lang w:val="en-US"/>
                    </w:rPr>
                    <m:t>M_DL(T,drbid)</m:t>
                  </w:ins>
                </m:r>
              </m:oMath>
            </m:oMathPara>
          </w:p>
        </w:tc>
        <w:tc>
          <w:tcPr>
            <w:tcW w:w="5233" w:type="dxa"/>
            <w:vAlign w:val="center"/>
          </w:tcPr>
          <w:p w14:paraId="61F27DF3" w14:textId="77777777" w:rsidR="00646DF3" w:rsidRPr="003A1D8E" w:rsidRDefault="00646DF3" w:rsidP="00902C9F">
            <w:pPr>
              <w:pStyle w:val="TAL"/>
              <w:rPr>
                <w:ins w:id="220" w:author="Huawei - Jun" w:date="2022-10-31T17:20:00Z"/>
                <w:lang w:val="en-US" w:eastAsia="zh-CN"/>
              </w:rPr>
            </w:pPr>
            <w:ins w:id="221" w:author="Huawei - Jun" w:date="2022-10-31T17:20:00Z">
              <w:r>
                <w:rPr>
                  <w:lang w:val="en-US" w:eastAsia="zh-CN"/>
                </w:rPr>
                <w:t xml:space="preserve">Total DL Delay per Split-DRB per UE during the time period </w:t>
              </w:r>
              <m:oMath>
                <m:r>
                  <w:rPr>
                    <w:rFonts w:ascii="Cambria Math" w:hAnsi="Cambria Math"/>
                    <w:lang w:eastAsia="zh-CN"/>
                  </w:rPr>
                  <m:t>T</m:t>
                </m:r>
              </m:oMath>
              <w:r w:rsidRPr="00311E11">
                <w:rPr>
                  <w:lang w:eastAsia="zh-CN"/>
                </w:rPr>
                <w:t>.</w:t>
              </w:r>
            </w:ins>
          </w:p>
        </w:tc>
      </w:tr>
      <w:tr w:rsidR="00646DF3" w:rsidRPr="00311E11" w14:paraId="3A0CE729" w14:textId="77777777" w:rsidTr="00902C9F">
        <w:trPr>
          <w:trHeight w:val="153"/>
          <w:ins w:id="222" w:author="Huawei - Jun" w:date="2022-10-31T17:20:00Z"/>
        </w:trPr>
        <w:tc>
          <w:tcPr>
            <w:tcW w:w="4536" w:type="dxa"/>
            <w:vAlign w:val="center"/>
          </w:tcPr>
          <w:p w14:paraId="7F0F2ECC" w14:textId="77777777" w:rsidR="00646DF3" w:rsidRPr="0074566B" w:rsidRDefault="006A6E0C" w:rsidP="00902C9F">
            <w:pPr>
              <w:pStyle w:val="TAL"/>
              <w:jc w:val="center"/>
              <w:rPr>
                <w:ins w:id="223" w:author="Huawei - Jun" w:date="2022-10-31T17:20:00Z"/>
                <w:rFonts w:ascii="Calibri" w:cs="Arial"/>
                <w:i/>
                <w:lang w:eastAsia="zh-CN"/>
              </w:rPr>
            </w:pPr>
            <m:oMathPara>
              <m:oMath>
                <m:sSub>
                  <m:sSubPr>
                    <m:ctrlPr>
                      <w:ins w:id="224" w:author="Huawei - Jun" w:date="2022-10-31T17:20:00Z">
                        <w:rPr>
                          <w:rFonts w:ascii="Cambria Math" w:hAnsi="Cambria Math" w:cstheme="minorHAnsi"/>
                          <w:i/>
                          <w:lang w:val="en-US"/>
                        </w:rPr>
                      </w:ins>
                    </m:ctrlPr>
                  </m:sSubPr>
                  <m:e>
                    <m:r>
                      <w:ins w:id="225" w:author="Huawei - Jun" w:date="2022-10-31T17:20:00Z">
                        <w:rPr>
                          <w:rFonts w:ascii="Cambria Math" w:hAnsi="Cambria Math" w:cstheme="minorHAnsi"/>
                          <w:lang w:val="en-US"/>
                        </w:rPr>
                        <m:t>M_DL</m:t>
                      </w:ins>
                    </m:r>
                  </m:e>
                  <m:sub>
                    <m:r>
                      <w:ins w:id="226" w:author="Huawei - Jun" w:date="2022-10-31T17:20:00Z">
                        <w:rPr>
                          <w:rFonts w:ascii="Cambria Math" w:hAnsi="Cambria Math" w:cstheme="minorHAnsi"/>
                          <w:lang w:val="en-US"/>
                        </w:rPr>
                        <m:t>MCG</m:t>
                      </w:ins>
                    </m:r>
                  </m:sub>
                </m:sSub>
                <m:r>
                  <w:ins w:id="227" w:author="Huawei - Jun" w:date="2022-10-31T17:20:00Z">
                    <w:rPr>
                      <w:rFonts w:ascii="Cambria Math" w:hAnsi="Cambria Math" w:cstheme="minorHAnsi"/>
                      <w:lang w:val="en-US"/>
                    </w:rPr>
                    <m:t>(T,drbid)</m:t>
                  </w:ins>
                </m:r>
              </m:oMath>
            </m:oMathPara>
          </w:p>
        </w:tc>
        <w:tc>
          <w:tcPr>
            <w:tcW w:w="5233" w:type="dxa"/>
            <w:vAlign w:val="center"/>
          </w:tcPr>
          <w:p w14:paraId="04833ECD" w14:textId="77777777" w:rsidR="00646DF3" w:rsidRPr="003A1D8E" w:rsidRDefault="00646DF3" w:rsidP="00902C9F">
            <w:pPr>
              <w:pStyle w:val="TAL"/>
              <w:rPr>
                <w:ins w:id="228" w:author="Huawei - Jun" w:date="2022-10-31T17:20:00Z"/>
                <w:lang w:val="en-US" w:eastAsia="zh-CN"/>
              </w:rPr>
            </w:pPr>
            <w:ins w:id="229" w:author="Huawei - Jun" w:date="2022-10-31T17:20:00Z">
              <w:r>
                <w:rPr>
                  <w:lang w:val="en-US" w:eastAsia="zh-CN"/>
                </w:rPr>
                <w:t xml:space="preserve">Total DL Delay on the MCG per split DRB per UE during the time period </w:t>
              </w:r>
              <m:oMath>
                <m:r>
                  <w:rPr>
                    <w:rFonts w:ascii="Cambria Math" w:hAnsi="Cambria Math"/>
                    <w:lang w:eastAsia="zh-CN"/>
                  </w:rPr>
                  <m:t>T</m:t>
                </m:r>
              </m:oMath>
              <w:r w:rsidRPr="00311E11">
                <w:rPr>
                  <w:lang w:eastAsia="zh-CN"/>
                </w:rPr>
                <w:t>.</w:t>
              </w:r>
            </w:ins>
          </w:p>
        </w:tc>
      </w:tr>
      <w:tr w:rsidR="00646DF3" w:rsidRPr="00311E11" w14:paraId="09CFB027" w14:textId="77777777" w:rsidTr="00902C9F">
        <w:trPr>
          <w:trHeight w:val="153"/>
          <w:ins w:id="230" w:author="Huawei - Jun" w:date="2022-10-31T17:20:00Z"/>
        </w:trPr>
        <w:tc>
          <w:tcPr>
            <w:tcW w:w="4536" w:type="dxa"/>
            <w:vAlign w:val="center"/>
          </w:tcPr>
          <w:p w14:paraId="1C0CDB93" w14:textId="77777777" w:rsidR="00646DF3" w:rsidRPr="00311E11" w:rsidRDefault="006A6E0C" w:rsidP="00902C9F">
            <w:pPr>
              <w:pStyle w:val="TAL"/>
              <w:jc w:val="center"/>
              <w:rPr>
                <w:ins w:id="231" w:author="Huawei - Jun" w:date="2022-10-31T17:20:00Z"/>
                <w:rFonts w:ascii="Calibri" w:cs="Arial"/>
                <w:lang w:eastAsia="zh-CN"/>
              </w:rPr>
            </w:pPr>
            <m:oMathPara>
              <m:oMath>
                <m:sSub>
                  <m:sSubPr>
                    <m:ctrlPr>
                      <w:ins w:id="232" w:author="Huawei - Jun" w:date="2022-10-31T17:20:00Z">
                        <w:rPr>
                          <w:rFonts w:ascii="Cambria Math" w:hAnsi="Cambria Math" w:cstheme="minorHAnsi"/>
                          <w:i/>
                          <w:lang w:val="en-US"/>
                        </w:rPr>
                      </w:ins>
                    </m:ctrlPr>
                  </m:sSubPr>
                  <m:e>
                    <m:r>
                      <w:ins w:id="233" w:author="Huawei - Jun" w:date="2022-10-31T17:20:00Z">
                        <w:rPr>
                          <w:rFonts w:ascii="Cambria Math" w:hAnsi="Cambria Math" w:cstheme="minorHAnsi"/>
                          <w:lang w:val="en-US"/>
                        </w:rPr>
                        <m:t>M_DL</m:t>
                      </w:ins>
                    </m:r>
                  </m:e>
                  <m:sub>
                    <m:r>
                      <w:ins w:id="234" w:author="Huawei - Jun" w:date="2022-10-31T17:20:00Z">
                        <w:rPr>
                          <w:rFonts w:ascii="Cambria Math" w:hAnsi="Cambria Math" w:cstheme="minorHAnsi"/>
                          <w:lang w:val="en-US"/>
                        </w:rPr>
                        <m:t>SCG</m:t>
                      </w:ins>
                    </m:r>
                  </m:sub>
                </m:sSub>
                <m:r>
                  <w:ins w:id="235" w:author="Huawei - Jun" w:date="2022-10-31T17:20:00Z">
                    <w:rPr>
                      <w:rFonts w:ascii="Cambria Math" w:hAnsi="Cambria Math" w:cstheme="minorHAnsi"/>
                      <w:lang w:val="en-US"/>
                    </w:rPr>
                    <m:t>(T,drbid)</m:t>
                  </w:ins>
                </m:r>
              </m:oMath>
            </m:oMathPara>
          </w:p>
        </w:tc>
        <w:tc>
          <w:tcPr>
            <w:tcW w:w="5233" w:type="dxa"/>
            <w:vAlign w:val="center"/>
          </w:tcPr>
          <w:p w14:paraId="34505B6A" w14:textId="77777777" w:rsidR="00646DF3" w:rsidRPr="00311E11" w:rsidRDefault="00646DF3" w:rsidP="00902C9F">
            <w:pPr>
              <w:pStyle w:val="TAL"/>
              <w:rPr>
                <w:ins w:id="236" w:author="Huawei - Jun" w:date="2022-10-31T17:20:00Z"/>
                <w:lang w:eastAsia="zh-CN"/>
              </w:rPr>
            </w:pPr>
            <w:ins w:id="237" w:author="Huawei - Jun" w:date="2022-10-31T17:20:00Z">
              <w:r>
                <w:rPr>
                  <w:lang w:val="en-US" w:eastAsia="zh-CN"/>
                </w:rPr>
                <w:t xml:space="preserve">Total DL Delay on the SCG per split DRB per UE during the time period </w:t>
              </w:r>
              <m:oMath>
                <m:r>
                  <w:rPr>
                    <w:rFonts w:ascii="Cambria Math" w:hAnsi="Cambria Math"/>
                    <w:lang w:eastAsia="zh-CN"/>
                  </w:rPr>
                  <m:t>T</m:t>
                </m:r>
              </m:oMath>
              <w:r w:rsidRPr="00311E11">
                <w:rPr>
                  <w:lang w:eastAsia="zh-CN"/>
                </w:rPr>
                <w:t>.</w:t>
              </w:r>
            </w:ins>
          </w:p>
        </w:tc>
      </w:tr>
      <w:tr w:rsidR="00646DF3" w:rsidRPr="00311E11" w14:paraId="773F02E2" w14:textId="77777777" w:rsidTr="00902C9F">
        <w:trPr>
          <w:trHeight w:val="153"/>
          <w:ins w:id="238" w:author="Huawei - Jun" w:date="2022-10-31T17:20:00Z"/>
        </w:trPr>
        <w:tc>
          <w:tcPr>
            <w:tcW w:w="4536" w:type="dxa"/>
            <w:vAlign w:val="center"/>
          </w:tcPr>
          <w:p w14:paraId="7FA575F2" w14:textId="77777777" w:rsidR="00646DF3" w:rsidRDefault="00646DF3" w:rsidP="00902C9F">
            <w:pPr>
              <w:pStyle w:val="TAL"/>
              <w:jc w:val="center"/>
              <w:rPr>
                <w:ins w:id="239" w:author="Huawei - Jun" w:date="2022-10-31T17:20:00Z"/>
                <w:rFonts w:ascii="Times New Roman" w:hAnsi="Times New Roman"/>
                <w:lang w:val="en-US"/>
              </w:rPr>
            </w:pPr>
            <m:oMathPara>
              <m:oMath>
                <m:r>
                  <w:ins w:id="240" w:author="Huawei - Jun" w:date="2022-10-31T17:20:00Z">
                    <w:rPr>
                      <w:rFonts w:ascii="Cambria Math" w:hAnsi="Cambria Math" w:cstheme="minorHAnsi"/>
                      <w:lang w:val="en-US"/>
                    </w:rPr>
                    <m:t>I_DL</m:t>
                  </w:ins>
                </m:r>
                <m:d>
                  <m:dPr>
                    <m:ctrlPr>
                      <w:ins w:id="241" w:author="Huawei - Jun" w:date="2022-10-31T17:20:00Z">
                        <w:rPr>
                          <w:rFonts w:ascii="Cambria Math" w:hAnsi="Cambria Math" w:cstheme="minorHAnsi"/>
                          <w:i/>
                          <w:lang w:val="en-US"/>
                        </w:rPr>
                      </w:ins>
                    </m:ctrlPr>
                  </m:dPr>
                  <m:e>
                    <m:r>
                      <w:ins w:id="242" w:author="Huawei - Jun" w:date="2022-10-31T17:20:00Z">
                        <w:rPr>
                          <w:rFonts w:ascii="Cambria Math" w:hAnsi="Cambria Math" w:cstheme="minorHAnsi"/>
                          <w:lang w:val="en-US"/>
                        </w:rPr>
                        <m:t>T,drbid</m:t>
                      </w:ins>
                    </m:r>
                  </m:e>
                </m:d>
              </m:oMath>
            </m:oMathPara>
          </w:p>
        </w:tc>
        <w:tc>
          <w:tcPr>
            <w:tcW w:w="5233" w:type="dxa"/>
            <w:vAlign w:val="center"/>
          </w:tcPr>
          <w:p w14:paraId="09AAC472" w14:textId="77777777" w:rsidR="00646DF3" w:rsidRDefault="00646DF3" w:rsidP="00902C9F">
            <w:pPr>
              <w:pStyle w:val="TAL"/>
              <w:rPr>
                <w:ins w:id="243" w:author="Huawei - Jun" w:date="2022-10-31T17:20:00Z"/>
                <w:lang w:val="en-US" w:eastAsia="zh-CN"/>
              </w:rPr>
            </w:pPr>
            <w:ins w:id="244" w:author="Huawei - Jun" w:date="2022-10-31T17:20:00Z">
              <w:r>
                <w:rPr>
                  <w:lang w:val="en-US" w:eastAsia="zh-CN"/>
                </w:rPr>
                <w:t xml:space="preserve">Total number of DL PDCP non-duplicated packets sent per Split-DRB per UE during the time period </w:t>
              </w:r>
              <m:oMath>
                <m:r>
                  <w:rPr>
                    <w:rFonts w:ascii="Cambria Math" w:hAnsi="Cambria Math"/>
                    <w:lang w:eastAsia="zh-CN"/>
                  </w:rPr>
                  <m:t>T</m:t>
                </m:r>
              </m:oMath>
              <w:r w:rsidRPr="00311E11">
                <w:rPr>
                  <w:lang w:eastAsia="zh-CN"/>
                </w:rPr>
                <w:t>.</w:t>
              </w:r>
            </w:ins>
          </w:p>
        </w:tc>
      </w:tr>
      <w:tr w:rsidR="00646DF3" w:rsidRPr="00311E11" w14:paraId="07C51C05" w14:textId="77777777" w:rsidTr="00902C9F">
        <w:trPr>
          <w:trHeight w:val="153"/>
          <w:ins w:id="245" w:author="Huawei - Jun" w:date="2022-10-31T17:20:00Z"/>
        </w:trPr>
        <w:tc>
          <w:tcPr>
            <w:tcW w:w="4536" w:type="dxa"/>
            <w:vAlign w:val="center"/>
          </w:tcPr>
          <w:p w14:paraId="475E7E27" w14:textId="77777777" w:rsidR="00646DF3" w:rsidRDefault="006A6E0C" w:rsidP="00902C9F">
            <w:pPr>
              <w:pStyle w:val="TAL"/>
              <w:jc w:val="center"/>
              <w:rPr>
                <w:ins w:id="246" w:author="Huawei - Jun" w:date="2022-10-31T17:20:00Z"/>
                <w:rFonts w:ascii="Times New Roman" w:hAnsi="Times New Roman"/>
                <w:lang w:val="en-US"/>
              </w:rPr>
            </w:pPr>
            <m:oMathPara>
              <m:oMath>
                <m:sSub>
                  <m:sSubPr>
                    <m:ctrlPr>
                      <w:ins w:id="247" w:author="Huawei - Jun" w:date="2022-10-31T17:20:00Z">
                        <w:rPr>
                          <w:rFonts w:ascii="Cambria Math" w:hAnsi="Cambria Math" w:cstheme="minorHAnsi"/>
                          <w:i/>
                          <w:lang w:val="en-US"/>
                        </w:rPr>
                      </w:ins>
                    </m:ctrlPr>
                  </m:sSubPr>
                  <m:e>
                    <m:r>
                      <w:ins w:id="248" w:author="Huawei - Jun" w:date="2022-10-31T17:20:00Z">
                        <w:rPr>
                          <w:rFonts w:ascii="Cambria Math" w:hAnsi="Cambria Math" w:cstheme="minorHAnsi"/>
                          <w:lang w:val="en-US"/>
                        </w:rPr>
                        <m:t>I_DL</m:t>
                      </w:ins>
                    </m:r>
                  </m:e>
                  <m:sub>
                    <m:r>
                      <w:ins w:id="249" w:author="Huawei - Jun" w:date="2022-10-31T17:20:00Z">
                        <w:rPr>
                          <w:rFonts w:ascii="Cambria Math" w:hAnsi="Cambria Math" w:cstheme="minorHAnsi"/>
                          <w:lang w:val="en-US"/>
                        </w:rPr>
                        <m:t>MCG</m:t>
                      </w:ins>
                    </m:r>
                  </m:sub>
                </m:sSub>
                <m:r>
                  <w:ins w:id="250" w:author="Huawei - Jun" w:date="2022-10-31T17:20:00Z">
                    <w:rPr>
                      <w:rFonts w:ascii="Cambria Math" w:hAnsi="Cambria Math" w:cstheme="minorHAnsi"/>
                      <w:lang w:val="en-US"/>
                    </w:rPr>
                    <m:t>(T,drbid)</m:t>
                  </w:ins>
                </m:r>
              </m:oMath>
            </m:oMathPara>
          </w:p>
        </w:tc>
        <w:tc>
          <w:tcPr>
            <w:tcW w:w="5233" w:type="dxa"/>
            <w:vAlign w:val="center"/>
          </w:tcPr>
          <w:p w14:paraId="0F1A874C" w14:textId="77777777" w:rsidR="00646DF3" w:rsidRDefault="00646DF3" w:rsidP="00902C9F">
            <w:pPr>
              <w:pStyle w:val="TAL"/>
              <w:rPr>
                <w:ins w:id="251" w:author="Huawei - Jun" w:date="2022-10-31T17:20:00Z"/>
                <w:lang w:val="en-US" w:eastAsia="zh-CN"/>
              </w:rPr>
            </w:pPr>
            <w:ins w:id="252" w:author="Huawei - Jun" w:date="2022-10-31T17:20:00Z">
              <w:r>
                <w:rPr>
                  <w:lang w:val="en-US" w:eastAsia="zh-CN"/>
                </w:rPr>
                <w:t xml:space="preserve">Total number of DL PDCP non-duplicated packets sent on the MCG leg per Split-DRB per UE during the time period </w:t>
              </w:r>
              <m:oMath>
                <m:r>
                  <w:rPr>
                    <w:rFonts w:ascii="Cambria Math" w:hAnsi="Cambria Math"/>
                    <w:lang w:eastAsia="zh-CN"/>
                  </w:rPr>
                  <m:t>T</m:t>
                </m:r>
              </m:oMath>
              <w:r>
                <w:rPr>
                  <w:lang w:eastAsia="zh-CN"/>
                </w:rPr>
                <w:t>, as defined in Table 4.2.1.8.1-1.</w:t>
              </w:r>
            </w:ins>
          </w:p>
        </w:tc>
      </w:tr>
      <w:tr w:rsidR="00646DF3" w:rsidRPr="00311E11" w14:paraId="14A4B59C" w14:textId="77777777" w:rsidTr="00902C9F">
        <w:trPr>
          <w:trHeight w:val="153"/>
          <w:ins w:id="253" w:author="Huawei - Jun" w:date="2022-10-31T17:20:00Z"/>
        </w:trPr>
        <w:tc>
          <w:tcPr>
            <w:tcW w:w="4536" w:type="dxa"/>
            <w:vAlign w:val="center"/>
          </w:tcPr>
          <w:p w14:paraId="2FD0A224" w14:textId="77777777" w:rsidR="00646DF3" w:rsidRDefault="006A6E0C" w:rsidP="00902C9F">
            <w:pPr>
              <w:pStyle w:val="TAL"/>
              <w:jc w:val="center"/>
              <w:rPr>
                <w:ins w:id="254" w:author="Huawei - Jun" w:date="2022-10-31T17:20:00Z"/>
                <w:rFonts w:ascii="Times New Roman" w:hAnsi="Times New Roman"/>
                <w:lang w:val="en-US"/>
              </w:rPr>
            </w:pPr>
            <m:oMathPara>
              <m:oMath>
                <m:sSub>
                  <m:sSubPr>
                    <m:ctrlPr>
                      <w:ins w:id="255" w:author="Huawei - Jun" w:date="2022-10-31T17:20:00Z">
                        <w:rPr>
                          <w:rFonts w:ascii="Cambria Math" w:hAnsi="Cambria Math" w:cstheme="minorHAnsi"/>
                          <w:i/>
                          <w:lang w:val="en-US"/>
                        </w:rPr>
                      </w:ins>
                    </m:ctrlPr>
                  </m:sSubPr>
                  <m:e>
                    <m:r>
                      <w:ins w:id="256" w:author="Huawei - Jun" w:date="2022-10-31T17:20:00Z">
                        <w:rPr>
                          <w:rFonts w:ascii="Cambria Math" w:hAnsi="Cambria Math" w:cstheme="minorHAnsi"/>
                          <w:lang w:val="en-US"/>
                        </w:rPr>
                        <m:t>I_DL</m:t>
                      </w:ins>
                    </m:r>
                  </m:e>
                  <m:sub>
                    <m:r>
                      <w:ins w:id="257" w:author="Huawei - Jun" w:date="2022-10-31T17:20:00Z">
                        <w:rPr>
                          <w:rFonts w:ascii="Cambria Math" w:hAnsi="Cambria Math" w:cstheme="minorHAnsi"/>
                          <w:lang w:val="en-US"/>
                        </w:rPr>
                        <m:t>SCG</m:t>
                      </w:ins>
                    </m:r>
                  </m:sub>
                </m:sSub>
                <m:r>
                  <w:ins w:id="258" w:author="Huawei - Jun" w:date="2022-10-31T17:20:00Z">
                    <w:rPr>
                      <w:rFonts w:ascii="Cambria Math" w:hAnsi="Cambria Math" w:cstheme="minorHAnsi"/>
                      <w:lang w:val="en-US"/>
                    </w:rPr>
                    <m:t>(T,drbid)</m:t>
                  </w:ins>
                </m:r>
              </m:oMath>
            </m:oMathPara>
          </w:p>
        </w:tc>
        <w:tc>
          <w:tcPr>
            <w:tcW w:w="5233" w:type="dxa"/>
            <w:vAlign w:val="center"/>
          </w:tcPr>
          <w:p w14:paraId="71E90D00" w14:textId="77777777" w:rsidR="00646DF3" w:rsidRDefault="00646DF3" w:rsidP="00902C9F">
            <w:pPr>
              <w:pStyle w:val="TAL"/>
              <w:rPr>
                <w:ins w:id="259" w:author="Huawei - Jun" w:date="2022-10-31T17:20:00Z"/>
                <w:lang w:val="en-US" w:eastAsia="zh-CN"/>
              </w:rPr>
            </w:pPr>
            <w:ins w:id="260" w:author="Huawei - Jun" w:date="2022-10-31T17:20:00Z">
              <w:r>
                <w:rPr>
                  <w:lang w:val="en-US" w:eastAsia="zh-CN"/>
                </w:rPr>
                <w:t xml:space="preserve">Total number of DL PDCP non-duplicated packets sent on the SCG leg per Split-DRB per UE during the time period </w:t>
              </w:r>
              <m:oMath>
                <m:r>
                  <w:rPr>
                    <w:rFonts w:ascii="Cambria Math" w:hAnsi="Cambria Math"/>
                    <w:lang w:eastAsia="zh-CN"/>
                  </w:rPr>
                  <m:t>T</m:t>
                </m:r>
              </m:oMath>
              <w:r>
                <w:rPr>
                  <w:lang w:eastAsia="zh-CN"/>
                </w:rPr>
                <w:t>, as defined in Table 4.2.1.8.1-1.</w:t>
              </w:r>
            </w:ins>
          </w:p>
        </w:tc>
      </w:tr>
    </w:tbl>
    <w:p w14:paraId="0DD7D7D9" w14:textId="77777777" w:rsidR="00646DF3" w:rsidRDefault="00646DF3" w:rsidP="00646DF3">
      <w:pPr>
        <w:rPr>
          <w:ins w:id="261" w:author="Huawei - Jun" w:date="2022-10-31T17:20:00Z"/>
          <w:rFonts w:eastAsia="MS Mincho"/>
          <w:lang w:eastAsia="ja-JP"/>
        </w:rPr>
      </w:pPr>
    </w:p>
    <w:p w14:paraId="2C805FD3" w14:textId="77777777" w:rsidR="00646DF3" w:rsidRDefault="00646DF3" w:rsidP="00646DF3">
      <w:pPr>
        <w:rPr>
          <w:ins w:id="262" w:author="Huawei - Jun" w:date="2022-10-31T17:20:00Z"/>
          <w:rFonts w:eastAsia="MS Mincho"/>
          <w:lang w:eastAsia="ja-JP"/>
        </w:rPr>
      </w:pPr>
    </w:p>
    <w:p w14:paraId="53E8D9C6" w14:textId="77777777" w:rsidR="00646DF3" w:rsidRPr="00932ED7" w:rsidRDefault="00646DF3" w:rsidP="00646DF3">
      <w:pPr>
        <w:rPr>
          <w:ins w:id="263" w:author="Huawei - Jun" w:date="2022-10-31T17:20:00Z"/>
          <w:rFonts w:eastAsia="MS Mincho"/>
          <w:b/>
          <w:sz w:val="22"/>
          <w:lang w:eastAsia="ja-JP"/>
        </w:rPr>
      </w:pPr>
      <w:ins w:id="264" w:author="Huawei - Jun" w:date="2022-10-31T17:20:00Z">
        <w:r w:rsidRPr="00932ED7">
          <w:rPr>
            <w:rFonts w:eastAsia="MS Mincho"/>
            <w:b/>
            <w:sz w:val="22"/>
            <w:lang w:eastAsia="ja-JP"/>
          </w:rPr>
          <w:t>4.2.1.x.</w:t>
        </w:r>
        <w:r>
          <w:rPr>
            <w:rFonts w:eastAsia="MS Mincho"/>
            <w:b/>
            <w:sz w:val="22"/>
            <w:lang w:eastAsia="ja-JP"/>
          </w:rPr>
          <w:t>4</w:t>
        </w:r>
        <w:r w:rsidRPr="00932ED7">
          <w:rPr>
            <w:rFonts w:eastAsia="MS Mincho"/>
            <w:b/>
            <w:sz w:val="22"/>
            <w:lang w:eastAsia="ja-JP"/>
          </w:rPr>
          <w:t xml:space="preserve"> </w:t>
        </w:r>
        <w:r>
          <w:rPr>
            <w:rFonts w:eastAsia="MS Mincho"/>
            <w:b/>
            <w:sz w:val="22"/>
            <w:lang w:eastAsia="ja-JP"/>
          </w:rPr>
          <w:t xml:space="preserve">UL </w:t>
        </w:r>
        <w:r w:rsidRPr="00932ED7">
          <w:rPr>
            <w:rFonts w:eastAsia="MS Mincho"/>
            <w:b/>
            <w:sz w:val="22"/>
            <w:lang w:eastAsia="ja-JP"/>
          </w:rPr>
          <w:t>Delay Calculation per Split-DRB per UE when PDCP duplication is not enabled for entire measurement period</w:t>
        </w:r>
      </w:ins>
    </w:p>
    <w:p w14:paraId="26F75CA5" w14:textId="77777777" w:rsidR="00646DF3" w:rsidRDefault="00646DF3" w:rsidP="00646DF3">
      <w:pPr>
        <w:rPr>
          <w:ins w:id="265" w:author="Huawei - Jun" w:date="2022-10-31T17:20:00Z"/>
        </w:rPr>
      </w:pPr>
      <w:ins w:id="266" w:author="Huawei - Jun" w:date="2022-10-31T17:20:00Z">
        <w:r>
          <w:t>The objective of this measurement is to calculate total UL RAN delay per split-DRB per UE when PDCP duplication is not enabled for the entire measurement period,</w:t>
        </w:r>
        <w:r w:rsidRPr="005728D9">
          <w:t xml:space="preserve"> </w:t>
        </w:r>
        <w:r>
          <w:t>for QoS verification of MDT or for the QoS monitoring as defined in TS 23.501 [4].</w:t>
        </w:r>
      </w:ins>
    </w:p>
    <w:p w14:paraId="7AA9E600" w14:textId="77777777" w:rsidR="00646DF3" w:rsidRDefault="00646DF3" w:rsidP="00646DF3">
      <w:pPr>
        <w:rPr>
          <w:ins w:id="267" w:author="Huawei - Jun" w:date="2022-10-31T17:20:00Z"/>
        </w:rPr>
      </w:pPr>
      <w:ins w:id="268" w:author="Huawei - Jun" w:date="2022-10-31T17:20:00Z">
        <w:r>
          <w:t>Protocol layer: PDCP</w:t>
        </w:r>
      </w:ins>
    </w:p>
    <w:p w14:paraId="62E999D0" w14:textId="77777777" w:rsidR="00646DF3" w:rsidRPr="00B606F1" w:rsidRDefault="00646DF3" w:rsidP="00646DF3">
      <w:pPr>
        <w:rPr>
          <w:ins w:id="269" w:author="Huawei - Jun" w:date="2022-10-31T17:20:00Z"/>
          <w:lang w:val="en-US" w:eastAsia="zh-CN"/>
        </w:rPr>
      </w:pPr>
      <w:ins w:id="270" w:author="Huawei - Jun" w:date="2022-10-31T17:20:00Z">
        <w:r>
          <w:t xml:space="preserve"> </w:t>
        </w:r>
        <w:r w:rsidRPr="00311E11">
          <w:t>Table 4.2.1.</w:t>
        </w:r>
        <w:r>
          <w:rPr>
            <w:lang w:val="en-US"/>
          </w:rPr>
          <w:t>x</w:t>
        </w:r>
        <w:r w:rsidRPr="00311E11">
          <w:t>.</w:t>
        </w:r>
        <w:r>
          <w:rPr>
            <w:lang w:val="en-US"/>
          </w:rPr>
          <w:t>2</w:t>
        </w:r>
        <w:r w:rsidRPr="00311E11">
          <w:t xml:space="preserve">-1: Definition for </w:t>
        </w:r>
        <w:r>
          <w:rPr>
            <w:lang w:val="en-US" w:eastAsia="zh-CN"/>
          </w:rPr>
          <w:t>total UL delay for UL PDCP non-duplicated packets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6DF3" w:rsidRPr="00311E11" w14:paraId="2D5EE0F6" w14:textId="77777777" w:rsidTr="00902C9F">
        <w:trPr>
          <w:cantSplit/>
          <w:jc w:val="center"/>
          <w:ins w:id="271" w:author="Huawei - Jun" w:date="2022-10-31T17:20:00Z"/>
        </w:trPr>
        <w:tc>
          <w:tcPr>
            <w:tcW w:w="1951" w:type="dxa"/>
          </w:tcPr>
          <w:p w14:paraId="36BEBEAB" w14:textId="77777777" w:rsidR="00646DF3" w:rsidRPr="00311E11" w:rsidRDefault="00646DF3" w:rsidP="00902C9F">
            <w:pPr>
              <w:pStyle w:val="TAL"/>
              <w:rPr>
                <w:ins w:id="272" w:author="Huawei - Jun" w:date="2022-10-31T17:20:00Z"/>
                <w:lang w:eastAsia="zh-CN"/>
              </w:rPr>
            </w:pPr>
            <w:ins w:id="273" w:author="Huawei - Jun" w:date="2022-10-31T17:20:00Z">
              <w:r w:rsidRPr="00311E11">
                <w:rPr>
                  <w:lang w:eastAsia="zh-CN"/>
                </w:rPr>
                <w:lastRenderedPageBreak/>
                <w:t>Definition</w:t>
              </w:r>
            </w:ins>
          </w:p>
        </w:tc>
        <w:tc>
          <w:tcPr>
            <w:tcW w:w="7787" w:type="dxa"/>
          </w:tcPr>
          <w:p w14:paraId="4EA5747F" w14:textId="77777777" w:rsidR="00646DF3" w:rsidRPr="00311E11" w:rsidRDefault="00646DF3" w:rsidP="00902C9F">
            <w:pPr>
              <w:pStyle w:val="TAL"/>
              <w:rPr>
                <w:ins w:id="274" w:author="Huawei - Jun" w:date="2022-10-31T17:20:00Z"/>
                <w:lang w:eastAsia="zh-CN"/>
              </w:rPr>
            </w:pPr>
            <w:ins w:id="275" w:author="Huawei - Jun" w:date="2022-10-31T17:20:00Z">
              <w:r>
                <w:rPr>
                  <w:lang w:val="en-US" w:eastAsia="zh-CN"/>
                </w:rPr>
                <w:t>Total UL delay for UL PDCP non-duplicated packets per Split-DRB per UE. This measurement is applicable for EN-DC and SA. This measurement provides the total UL delay for a Split-DRB when PDCP duplication is not enabled for the entire measurement period.</w:t>
              </w:r>
              <w:r w:rsidRPr="00311E11">
                <w:rPr>
                  <w:lang w:eastAsia="zh-CN"/>
                </w:rPr>
                <w:t xml:space="preserve"> </w:t>
              </w:r>
            </w:ins>
          </w:p>
          <w:p w14:paraId="3C7305D4" w14:textId="77777777" w:rsidR="00646DF3" w:rsidRPr="00311E11" w:rsidRDefault="00646DF3" w:rsidP="00902C9F">
            <w:pPr>
              <w:pStyle w:val="TAL"/>
              <w:rPr>
                <w:ins w:id="276" w:author="Huawei - Jun" w:date="2022-10-31T17:20:00Z"/>
                <w:lang w:eastAsia="zh-CN"/>
              </w:rPr>
            </w:pPr>
          </w:p>
          <w:p w14:paraId="23B359C1" w14:textId="77777777" w:rsidR="00646DF3" w:rsidRDefault="00646DF3" w:rsidP="00902C9F">
            <w:pPr>
              <w:pStyle w:val="TAL"/>
              <w:rPr>
                <w:ins w:id="277" w:author="Huawei - Jun" w:date="2022-10-31T17:20:00Z"/>
                <w:lang w:eastAsia="zh-CN"/>
              </w:rPr>
            </w:pPr>
            <w:ins w:id="278" w:author="Huawei - Jun" w:date="2022-10-31T17:20:00Z">
              <w:r w:rsidRPr="00311E11">
                <w:rPr>
                  <w:lang w:eastAsia="zh-CN"/>
                </w:rPr>
                <w:t>Detailed Definition:</w:t>
              </w:r>
            </w:ins>
          </w:p>
          <w:p w14:paraId="3286FC62" w14:textId="77777777" w:rsidR="00646DF3" w:rsidRDefault="00646DF3" w:rsidP="00902C9F">
            <w:pPr>
              <w:pStyle w:val="TAL"/>
              <w:rPr>
                <w:ins w:id="279" w:author="Huawei - Jun" w:date="2022-10-31T17:20:00Z"/>
                <w:lang w:val="en-US"/>
              </w:rPr>
            </w:pPr>
            <m:oMath>
              <m:r>
                <w:ins w:id="280" w:author="Huawei - Jun" w:date="2022-10-31T17:20:00Z">
                  <w:rPr>
                    <w:rFonts w:ascii="Cambria Math" w:hAnsi="Cambria Math" w:cstheme="minorHAnsi"/>
                    <w:lang w:val="en-US"/>
                  </w:rPr>
                  <m:t>M_UL(T,drbid)=</m:t>
                </w:ins>
              </m:r>
              <m:f>
                <m:fPr>
                  <m:ctrlPr>
                    <w:ins w:id="281" w:author="Huawei - Jun" w:date="2022-10-31T17:20:00Z">
                      <w:rPr>
                        <w:rFonts w:ascii="Cambria Math" w:hAnsi="Cambria Math" w:cstheme="minorHAnsi"/>
                        <w:i/>
                        <w:lang w:val="en-US"/>
                      </w:rPr>
                    </w:ins>
                  </m:ctrlPr>
                </m:fPr>
                <m:num>
                  <m:sSub>
                    <m:sSubPr>
                      <m:ctrlPr>
                        <w:ins w:id="282" w:author="Huawei - Jun" w:date="2022-10-31T17:20:00Z">
                          <w:rPr>
                            <w:rFonts w:ascii="Cambria Math" w:hAnsi="Cambria Math" w:cstheme="minorHAnsi"/>
                            <w:i/>
                            <w:lang w:val="en-US"/>
                          </w:rPr>
                        </w:ins>
                      </m:ctrlPr>
                    </m:sSubPr>
                    <m:e>
                      <m:r>
                        <w:ins w:id="283" w:author="Huawei - Jun" w:date="2022-10-31T17:20:00Z">
                          <w:rPr>
                            <w:rFonts w:ascii="Cambria Math" w:hAnsi="Cambria Math" w:cstheme="minorHAnsi"/>
                            <w:lang w:val="en-US"/>
                          </w:rPr>
                          <m:t>I_UL</m:t>
                        </w:ins>
                      </m:r>
                    </m:e>
                    <m:sub>
                      <m:r>
                        <w:ins w:id="284" w:author="Huawei - Jun" w:date="2022-10-31T17:20:00Z">
                          <w:rPr>
                            <w:rFonts w:ascii="Cambria Math" w:hAnsi="Cambria Math" w:cstheme="minorHAnsi"/>
                            <w:lang w:val="en-US"/>
                          </w:rPr>
                          <m:t>MCG</m:t>
                        </w:ins>
                      </m:r>
                    </m:sub>
                  </m:sSub>
                  <m:r>
                    <w:ins w:id="285" w:author="Huawei - Jun" w:date="2022-10-31T17:20:00Z">
                      <w:rPr>
                        <w:rFonts w:ascii="Cambria Math" w:hAnsi="Cambria Math" w:cstheme="minorHAnsi"/>
                        <w:lang w:val="en-US"/>
                      </w:rPr>
                      <m:t>(T,drbid)×</m:t>
                    </w:ins>
                  </m:r>
                  <m:sSub>
                    <m:sSubPr>
                      <m:ctrlPr>
                        <w:ins w:id="286" w:author="Huawei - Jun" w:date="2022-10-31T17:20:00Z">
                          <w:rPr>
                            <w:rFonts w:ascii="Cambria Math" w:hAnsi="Cambria Math" w:cstheme="minorHAnsi"/>
                            <w:i/>
                            <w:lang w:val="en-US"/>
                          </w:rPr>
                        </w:ins>
                      </m:ctrlPr>
                    </m:sSubPr>
                    <m:e>
                      <m:r>
                        <w:ins w:id="287" w:author="Huawei - Jun" w:date="2022-10-31T17:20:00Z">
                          <w:rPr>
                            <w:rFonts w:ascii="Cambria Math" w:hAnsi="Cambria Math" w:cstheme="minorHAnsi"/>
                            <w:lang w:val="en-US"/>
                          </w:rPr>
                          <m:t>M_UL</m:t>
                        </w:ins>
                      </m:r>
                    </m:e>
                    <m:sub>
                      <m:r>
                        <w:ins w:id="288" w:author="Huawei - Jun" w:date="2022-10-31T17:20:00Z">
                          <w:rPr>
                            <w:rFonts w:ascii="Cambria Math" w:hAnsi="Cambria Math" w:cstheme="minorHAnsi"/>
                            <w:lang w:val="en-US"/>
                          </w:rPr>
                          <m:t>MCG</m:t>
                        </w:ins>
                      </m:r>
                    </m:sub>
                  </m:sSub>
                  <m:r>
                    <w:ins w:id="289" w:author="Huawei - Jun" w:date="2022-10-31T17:20:00Z">
                      <w:rPr>
                        <w:rFonts w:ascii="Cambria Math" w:hAnsi="Cambria Math" w:cstheme="minorHAnsi"/>
                        <w:lang w:val="en-US"/>
                      </w:rPr>
                      <m:t>(T,drbid)+</m:t>
                    </w:ins>
                  </m:r>
                  <m:sSub>
                    <m:sSubPr>
                      <m:ctrlPr>
                        <w:ins w:id="290" w:author="Huawei - Jun" w:date="2022-10-31T17:20:00Z">
                          <w:rPr>
                            <w:rFonts w:ascii="Cambria Math" w:hAnsi="Cambria Math" w:cstheme="minorHAnsi"/>
                            <w:i/>
                            <w:lang w:val="en-US"/>
                          </w:rPr>
                        </w:ins>
                      </m:ctrlPr>
                    </m:sSubPr>
                    <m:e>
                      <m:r>
                        <w:ins w:id="291" w:author="Huawei - Jun" w:date="2022-10-31T17:20:00Z">
                          <w:rPr>
                            <w:rFonts w:ascii="Cambria Math" w:hAnsi="Cambria Math" w:cstheme="minorHAnsi"/>
                            <w:lang w:val="en-US"/>
                          </w:rPr>
                          <m:t>I_UL</m:t>
                        </w:ins>
                      </m:r>
                    </m:e>
                    <m:sub>
                      <m:r>
                        <w:ins w:id="292" w:author="Huawei - Jun" w:date="2022-10-31T17:20:00Z">
                          <w:rPr>
                            <w:rFonts w:ascii="Cambria Math" w:hAnsi="Cambria Math" w:cstheme="minorHAnsi"/>
                            <w:lang w:val="en-US"/>
                          </w:rPr>
                          <m:t>SCG</m:t>
                        </w:ins>
                      </m:r>
                    </m:sub>
                  </m:sSub>
                  <m:r>
                    <w:ins w:id="293" w:author="Huawei - Jun" w:date="2022-10-31T17:20:00Z">
                      <w:rPr>
                        <w:rFonts w:ascii="Cambria Math" w:hAnsi="Cambria Math" w:cstheme="minorHAnsi"/>
                        <w:lang w:val="en-US"/>
                      </w:rPr>
                      <m:t>(T,drbid)×</m:t>
                    </w:ins>
                  </m:r>
                  <m:sSub>
                    <m:sSubPr>
                      <m:ctrlPr>
                        <w:ins w:id="294" w:author="Huawei - Jun" w:date="2022-10-31T17:20:00Z">
                          <w:rPr>
                            <w:rFonts w:ascii="Cambria Math" w:hAnsi="Cambria Math" w:cstheme="minorHAnsi"/>
                            <w:i/>
                            <w:lang w:val="en-US"/>
                          </w:rPr>
                        </w:ins>
                      </m:ctrlPr>
                    </m:sSubPr>
                    <m:e>
                      <m:r>
                        <w:ins w:id="295" w:author="Huawei - Jun" w:date="2022-10-31T17:20:00Z">
                          <w:rPr>
                            <w:rFonts w:ascii="Cambria Math" w:hAnsi="Cambria Math" w:cstheme="minorHAnsi"/>
                            <w:lang w:val="en-US"/>
                          </w:rPr>
                          <m:t>M_UL</m:t>
                        </w:ins>
                      </m:r>
                    </m:e>
                    <m:sub>
                      <m:r>
                        <w:ins w:id="296" w:author="Huawei - Jun" w:date="2022-10-31T17:20:00Z">
                          <w:rPr>
                            <w:rFonts w:ascii="Cambria Math" w:hAnsi="Cambria Math" w:cstheme="minorHAnsi"/>
                            <w:lang w:val="en-US"/>
                          </w:rPr>
                          <m:t>SCG</m:t>
                        </w:ins>
                      </m:r>
                    </m:sub>
                  </m:sSub>
                  <m:r>
                    <w:ins w:id="297" w:author="Huawei - Jun" w:date="2022-10-31T17:20:00Z">
                      <w:rPr>
                        <w:rFonts w:ascii="Cambria Math" w:hAnsi="Cambria Math" w:cstheme="minorHAnsi"/>
                        <w:lang w:val="en-US"/>
                      </w:rPr>
                      <m:t>(T,drbid)</m:t>
                    </w:ins>
                  </m:r>
                </m:num>
                <m:den>
                  <m:r>
                    <w:ins w:id="298" w:author="Huawei - Jun" w:date="2022-10-31T17:20:00Z">
                      <w:rPr>
                        <w:rFonts w:ascii="Cambria Math" w:hAnsi="Cambria Math" w:cstheme="minorHAnsi"/>
                        <w:lang w:val="en-US"/>
                      </w:rPr>
                      <m:t>I_UL(T,drbid)</m:t>
                    </w:ins>
                  </m:r>
                </m:den>
              </m:f>
            </m:oMath>
            <w:ins w:id="299" w:author="Huawei - Jun" w:date="2022-10-31T17:20:00Z">
              <w:r>
                <w:rPr>
                  <w:lang w:val="en-US"/>
                </w:rPr>
                <w:t xml:space="preserve"> </w:t>
              </w:r>
            </w:ins>
          </w:p>
          <w:p w14:paraId="7F8D0913" w14:textId="77777777" w:rsidR="00646DF3" w:rsidRDefault="00646DF3" w:rsidP="00902C9F">
            <w:pPr>
              <w:pStyle w:val="TAL"/>
              <w:rPr>
                <w:ins w:id="300" w:author="Huawei - Jun" w:date="2022-10-31T17:20:00Z"/>
                <w:lang w:val="en-US"/>
              </w:rPr>
            </w:pPr>
          </w:p>
          <w:p w14:paraId="60A2170F" w14:textId="77777777" w:rsidR="00646DF3" w:rsidRDefault="00646DF3" w:rsidP="00902C9F">
            <w:pPr>
              <w:pStyle w:val="TAL"/>
              <w:rPr>
                <w:ins w:id="301" w:author="Huawei - Jun" w:date="2022-10-31T17:20:00Z"/>
                <w:lang w:val="en-US"/>
              </w:rPr>
            </w:pPr>
            <m:oMath>
              <m:r>
                <w:ins w:id="302" w:author="Huawei - Jun" w:date="2022-10-31T17:20:00Z">
                  <w:rPr>
                    <w:rFonts w:ascii="Cambria Math" w:hAnsi="Cambria Math" w:cstheme="minorHAnsi"/>
                    <w:lang w:val="en-US"/>
                  </w:rPr>
                  <m:t>I_UL</m:t>
                </w:ins>
              </m:r>
              <m:d>
                <m:dPr>
                  <m:ctrlPr>
                    <w:ins w:id="303" w:author="Huawei - Jun" w:date="2022-10-31T17:20:00Z">
                      <w:rPr>
                        <w:rFonts w:ascii="Cambria Math" w:hAnsi="Cambria Math" w:cstheme="minorHAnsi"/>
                        <w:i/>
                        <w:lang w:val="en-US"/>
                      </w:rPr>
                    </w:ins>
                  </m:ctrlPr>
                </m:dPr>
                <m:e>
                  <m:r>
                    <w:ins w:id="304" w:author="Huawei - Jun" w:date="2022-10-31T17:20:00Z">
                      <w:rPr>
                        <w:rFonts w:ascii="Cambria Math" w:hAnsi="Cambria Math" w:cstheme="minorHAnsi"/>
                        <w:lang w:val="en-US"/>
                      </w:rPr>
                      <m:t>T,drbid</m:t>
                    </w:ins>
                  </m:r>
                </m:e>
              </m:d>
              <m:r>
                <w:ins w:id="305" w:author="Huawei - Jun" w:date="2022-10-31T17:20:00Z">
                  <w:rPr>
                    <w:rFonts w:ascii="Cambria Math" w:hAnsi="Cambria Math" w:cstheme="minorHAnsi"/>
                    <w:lang w:val="en-US"/>
                  </w:rPr>
                  <m:t>=</m:t>
                </w:ins>
              </m:r>
              <m:sSub>
                <m:sSubPr>
                  <m:ctrlPr>
                    <w:ins w:id="306" w:author="Huawei - Jun" w:date="2022-10-31T17:20:00Z">
                      <w:rPr>
                        <w:rFonts w:ascii="Cambria Math" w:hAnsi="Cambria Math" w:cstheme="minorHAnsi"/>
                        <w:i/>
                        <w:lang w:val="en-US"/>
                      </w:rPr>
                    </w:ins>
                  </m:ctrlPr>
                </m:sSubPr>
                <m:e>
                  <m:r>
                    <w:ins w:id="307" w:author="Huawei - Jun" w:date="2022-10-31T17:20:00Z">
                      <w:rPr>
                        <w:rFonts w:ascii="Cambria Math" w:hAnsi="Cambria Math" w:cstheme="minorHAnsi"/>
                        <w:lang w:val="en-US"/>
                      </w:rPr>
                      <m:t>I_UL</m:t>
                    </w:ins>
                  </m:r>
                </m:e>
                <m:sub>
                  <m:r>
                    <w:ins w:id="308" w:author="Huawei - Jun" w:date="2022-10-31T17:20:00Z">
                      <w:rPr>
                        <w:rFonts w:ascii="Cambria Math" w:hAnsi="Cambria Math" w:cstheme="minorHAnsi"/>
                        <w:lang w:val="en-US"/>
                      </w:rPr>
                      <m:t>MCG</m:t>
                    </w:ins>
                  </m:r>
                </m:sub>
              </m:sSub>
              <m:r>
                <w:ins w:id="309" w:author="Huawei - Jun" w:date="2022-10-31T17:20:00Z">
                  <w:rPr>
                    <w:rFonts w:ascii="Cambria Math" w:hAnsi="Cambria Math" w:cstheme="minorHAnsi"/>
                    <w:lang w:val="en-US"/>
                  </w:rPr>
                  <m:t>(T,drbid)+</m:t>
                </w:ins>
              </m:r>
              <m:sSub>
                <m:sSubPr>
                  <m:ctrlPr>
                    <w:ins w:id="310" w:author="Huawei - Jun" w:date="2022-10-31T17:20:00Z">
                      <w:rPr>
                        <w:rFonts w:ascii="Cambria Math" w:hAnsi="Cambria Math" w:cstheme="minorHAnsi"/>
                        <w:i/>
                        <w:lang w:val="en-US"/>
                      </w:rPr>
                    </w:ins>
                  </m:ctrlPr>
                </m:sSubPr>
                <m:e>
                  <m:r>
                    <w:ins w:id="311" w:author="Huawei - Jun" w:date="2022-10-31T17:20:00Z">
                      <w:rPr>
                        <w:rFonts w:ascii="Cambria Math" w:hAnsi="Cambria Math" w:cstheme="minorHAnsi"/>
                        <w:lang w:val="en-US"/>
                      </w:rPr>
                      <m:t>I_UL</m:t>
                    </w:ins>
                  </m:r>
                </m:e>
                <m:sub>
                  <m:r>
                    <w:ins w:id="312" w:author="Huawei - Jun" w:date="2022-10-31T17:20:00Z">
                      <w:rPr>
                        <w:rFonts w:ascii="Cambria Math" w:hAnsi="Cambria Math" w:cstheme="minorHAnsi"/>
                        <w:lang w:val="en-US"/>
                      </w:rPr>
                      <m:t>SCG</m:t>
                    </w:ins>
                  </m:r>
                </m:sub>
              </m:sSub>
              <m:r>
                <w:ins w:id="313" w:author="Huawei - Jun" w:date="2022-10-31T17:20:00Z">
                  <w:rPr>
                    <w:rFonts w:ascii="Cambria Math" w:hAnsi="Cambria Math" w:cstheme="minorHAnsi"/>
                    <w:lang w:val="en-US"/>
                  </w:rPr>
                  <m:t>(T,drbid)</m:t>
                </w:ins>
              </m:r>
            </m:oMath>
            <w:ins w:id="314" w:author="Huawei - Jun" w:date="2022-10-31T17:20:00Z">
              <w:r>
                <w:rPr>
                  <w:lang w:val="en-US"/>
                </w:rPr>
                <w:t xml:space="preserve">, </w:t>
              </w:r>
            </w:ins>
          </w:p>
          <w:p w14:paraId="455B8FB6" w14:textId="77777777" w:rsidR="00646DF3" w:rsidRDefault="00646DF3" w:rsidP="00902C9F">
            <w:pPr>
              <w:pStyle w:val="TAL"/>
              <w:rPr>
                <w:ins w:id="315" w:author="Huawei - Jun" w:date="2022-10-31T17:20:00Z"/>
                <w:lang w:val="en-US"/>
              </w:rPr>
            </w:pPr>
          </w:p>
          <w:p w14:paraId="64A51D38" w14:textId="77777777" w:rsidR="00646DF3" w:rsidRPr="00B93FDF" w:rsidRDefault="00646DF3" w:rsidP="00902C9F">
            <w:pPr>
              <w:pStyle w:val="TAL"/>
              <w:rPr>
                <w:ins w:id="316" w:author="Huawei - Jun" w:date="2022-10-31T17:20:00Z"/>
                <w:lang w:val="en-US"/>
              </w:rPr>
            </w:pPr>
            <w:ins w:id="317" w:author="Huawei - Jun" w:date="2022-10-31T17:20:00Z">
              <w:r>
                <w:rPr>
                  <w:lang w:val="en-US"/>
                </w:rPr>
                <w:t>where</w:t>
              </w:r>
              <w:r>
                <w:rPr>
                  <w:lang w:val="en-US" w:eastAsia="zh-CN"/>
                </w:rPr>
                <w:t xml:space="preserve"> </w:t>
              </w:r>
              <w:r w:rsidRPr="00311E11">
                <w:rPr>
                  <w:lang w:eastAsia="zh-CN"/>
                </w:rPr>
                <w:t>explanations can be found in the table 4.2.1.</w:t>
              </w:r>
              <w:r>
                <w:rPr>
                  <w:lang w:val="en-US" w:eastAsia="zh-CN"/>
                </w:rPr>
                <w:t>x</w:t>
              </w:r>
              <w:r w:rsidRPr="00311E11">
                <w:rPr>
                  <w:lang w:eastAsia="zh-CN"/>
                </w:rPr>
                <w:t>.</w:t>
              </w:r>
              <w:r>
                <w:rPr>
                  <w:lang w:eastAsia="zh-CN"/>
                </w:rPr>
                <w:t>2</w:t>
              </w:r>
              <w:r w:rsidRPr="00311E11">
                <w:rPr>
                  <w:lang w:eastAsia="zh-CN"/>
                </w:rPr>
                <w:t>-2 below.</w:t>
              </w:r>
            </w:ins>
          </w:p>
        </w:tc>
      </w:tr>
    </w:tbl>
    <w:p w14:paraId="2BE8FB42" w14:textId="77777777" w:rsidR="00646DF3" w:rsidRDefault="00646DF3" w:rsidP="00646DF3">
      <w:pPr>
        <w:pStyle w:val="TH"/>
        <w:rPr>
          <w:ins w:id="318" w:author="Huawei - Jun" w:date="2022-10-31T17:20:00Z"/>
          <w:lang w:eastAsia="zh-CN"/>
        </w:rPr>
      </w:pPr>
    </w:p>
    <w:p w14:paraId="23FBEE2B" w14:textId="77777777" w:rsidR="00646DF3" w:rsidRPr="00311E11" w:rsidRDefault="00646DF3" w:rsidP="00646DF3">
      <w:pPr>
        <w:pStyle w:val="TH"/>
        <w:rPr>
          <w:ins w:id="319" w:author="Huawei - Jun" w:date="2022-10-31T17:20:00Z"/>
          <w:rFonts w:cs="Arial"/>
          <w:lang w:eastAsia="zh-CN"/>
        </w:rPr>
      </w:pPr>
      <w:ins w:id="320" w:author="Huawei - Jun" w:date="2022-10-31T17:20:00Z">
        <w:r w:rsidRPr="00311E11">
          <w:rPr>
            <w:lang w:eastAsia="zh-CN"/>
          </w:rPr>
          <w:t>Table 4.2.1.</w:t>
        </w:r>
        <w:r>
          <w:rPr>
            <w:lang w:val="en-US" w:eastAsia="zh-CN"/>
          </w:rPr>
          <w:t>x</w:t>
        </w:r>
        <w:r w:rsidRPr="00311E11">
          <w:rPr>
            <w:lang w:eastAsia="zh-CN"/>
          </w:rPr>
          <w:t>.</w:t>
        </w:r>
        <w:r>
          <w:rPr>
            <w:lang w:val="en-US" w:eastAsia="zh-CN"/>
          </w:rPr>
          <w:t>2</w:t>
        </w:r>
        <w:r w:rsidRPr="00311E11">
          <w:rPr>
            <w:lang w:eastAsia="zh-CN"/>
          </w:rPr>
          <w:t xml:space="preserve">-2: Parameter description </w:t>
        </w:r>
        <w:r w:rsidRPr="00311E11">
          <w:t xml:space="preserve">for </w:t>
        </w:r>
        <w:r>
          <w:rPr>
            <w:lang w:val="en-US" w:eastAsia="zh-CN"/>
          </w:rPr>
          <w:t>total UL delay for UL PDCP non-duplicated packets per Split-DRB per UE</w:t>
        </w:r>
      </w:ins>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646DF3" w:rsidRPr="00311E11" w14:paraId="12BCC756" w14:textId="77777777" w:rsidTr="00902C9F">
        <w:trPr>
          <w:trHeight w:val="153"/>
          <w:ins w:id="321" w:author="Huawei - Jun" w:date="2022-10-31T17:20:00Z"/>
        </w:trPr>
        <w:tc>
          <w:tcPr>
            <w:tcW w:w="4536" w:type="dxa"/>
            <w:vAlign w:val="center"/>
          </w:tcPr>
          <w:p w14:paraId="12EC9D46" w14:textId="77777777" w:rsidR="00646DF3" w:rsidRPr="00311E11" w:rsidRDefault="00646DF3" w:rsidP="00902C9F">
            <w:pPr>
              <w:pStyle w:val="TAL"/>
              <w:jc w:val="center"/>
              <w:rPr>
                <w:ins w:id="322" w:author="Huawei - Jun" w:date="2022-10-31T17:20:00Z"/>
                <w:rFonts w:ascii="Calibri" w:cs="Arial"/>
                <w:lang w:eastAsia="zh-CN"/>
              </w:rPr>
            </w:pPr>
            <m:oMathPara>
              <m:oMath>
                <m:r>
                  <w:ins w:id="323" w:author="Huawei - Jun" w:date="2022-10-31T17:20:00Z">
                    <w:rPr>
                      <w:rFonts w:ascii="Cambria Math" w:hAnsi="Cambria Math" w:cstheme="minorHAnsi"/>
                      <w:lang w:val="en-US"/>
                    </w:rPr>
                    <m:t>M_UL(T,drbid)</m:t>
                  </w:ins>
                </m:r>
              </m:oMath>
            </m:oMathPara>
          </w:p>
        </w:tc>
        <w:tc>
          <w:tcPr>
            <w:tcW w:w="5233" w:type="dxa"/>
            <w:vAlign w:val="center"/>
          </w:tcPr>
          <w:p w14:paraId="1A5A3C02" w14:textId="77777777" w:rsidR="00646DF3" w:rsidRPr="003A1D8E" w:rsidRDefault="00646DF3" w:rsidP="00902C9F">
            <w:pPr>
              <w:pStyle w:val="TAL"/>
              <w:rPr>
                <w:ins w:id="324" w:author="Huawei - Jun" w:date="2022-10-31T17:20:00Z"/>
                <w:lang w:val="en-US" w:eastAsia="zh-CN"/>
              </w:rPr>
            </w:pPr>
            <w:ins w:id="325" w:author="Huawei - Jun" w:date="2022-10-31T17:20:00Z">
              <w:r>
                <w:rPr>
                  <w:lang w:val="en-US" w:eastAsia="zh-CN"/>
                </w:rPr>
                <w:t xml:space="preserve">Total UL Delay per Split-DRB per UE during the time period </w:t>
              </w:r>
              <m:oMath>
                <m:r>
                  <w:rPr>
                    <w:rFonts w:ascii="Cambria Math" w:hAnsi="Cambria Math"/>
                    <w:lang w:eastAsia="zh-CN"/>
                  </w:rPr>
                  <m:t>T</m:t>
                </m:r>
              </m:oMath>
              <w:r w:rsidRPr="00311E11">
                <w:rPr>
                  <w:lang w:eastAsia="zh-CN"/>
                </w:rPr>
                <w:t>.</w:t>
              </w:r>
            </w:ins>
          </w:p>
        </w:tc>
      </w:tr>
      <w:tr w:rsidR="00646DF3" w:rsidRPr="00311E11" w14:paraId="1BE17B70" w14:textId="77777777" w:rsidTr="00902C9F">
        <w:trPr>
          <w:trHeight w:val="153"/>
          <w:ins w:id="326" w:author="Huawei - Jun" w:date="2022-10-31T17:20:00Z"/>
        </w:trPr>
        <w:tc>
          <w:tcPr>
            <w:tcW w:w="4536" w:type="dxa"/>
            <w:vAlign w:val="center"/>
          </w:tcPr>
          <w:p w14:paraId="6F37E0F7" w14:textId="77777777" w:rsidR="00646DF3" w:rsidRPr="0074566B" w:rsidRDefault="006A6E0C" w:rsidP="00902C9F">
            <w:pPr>
              <w:pStyle w:val="TAL"/>
              <w:jc w:val="center"/>
              <w:rPr>
                <w:ins w:id="327" w:author="Huawei - Jun" w:date="2022-10-31T17:20:00Z"/>
                <w:rFonts w:ascii="Calibri" w:cs="Arial"/>
                <w:i/>
                <w:lang w:eastAsia="zh-CN"/>
              </w:rPr>
            </w:pPr>
            <m:oMathPara>
              <m:oMath>
                <m:sSub>
                  <m:sSubPr>
                    <m:ctrlPr>
                      <w:ins w:id="328" w:author="Huawei - Jun" w:date="2022-10-31T17:20:00Z">
                        <w:rPr>
                          <w:rFonts w:ascii="Cambria Math" w:hAnsi="Cambria Math" w:cstheme="minorHAnsi"/>
                          <w:i/>
                          <w:lang w:val="en-US"/>
                        </w:rPr>
                      </w:ins>
                    </m:ctrlPr>
                  </m:sSubPr>
                  <m:e>
                    <m:r>
                      <w:ins w:id="329" w:author="Huawei - Jun" w:date="2022-10-31T17:20:00Z">
                        <w:rPr>
                          <w:rFonts w:ascii="Cambria Math" w:hAnsi="Cambria Math" w:cstheme="minorHAnsi"/>
                          <w:lang w:val="en-US"/>
                        </w:rPr>
                        <m:t>M_UL</m:t>
                      </w:ins>
                    </m:r>
                  </m:e>
                  <m:sub>
                    <m:r>
                      <w:ins w:id="330" w:author="Huawei - Jun" w:date="2022-10-31T17:20:00Z">
                        <w:rPr>
                          <w:rFonts w:ascii="Cambria Math" w:hAnsi="Cambria Math" w:cstheme="minorHAnsi"/>
                          <w:lang w:val="en-US"/>
                        </w:rPr>
                        <m:t>MCG</m:t>
                      </w:ins>
                    </m:r>
                  </m:sub>
                </m:sSub>
                <m:r>
                  <w:ins w:id="331" w:author="Huawei - Jun" w:date="2022-10-31T17:20:00Z">
                    <w:rPr>
                      <w:rFonts w:ascii="Cambria Math" w:hAnsi="Cambria Math" w:cstheme="minorHAnsi"/>
                      <w:lang w:val="en-US"/>
                    </w:rPr>
                    <m:t>(T,drbid)</m:t>
                  </w:ins>
                </m:r>
              </m:oMath>
            </m:oMathPara>
          </w:p>
        </w:tc>
        <w:tc>
          <w:tcPr>
            <w:tcW w:w="5233" w:type="dxa"/>
            <w:vAlign w:val="center"/>
          </w:tcPr>
          <w:p w14:paraId="4DBE62CF" w14:textId="77777777" w:rsidR="00646DF3" w:rsidRPr="003A1D8E" w:rsidRDefault="00646DF3" w:rsidP="00902C9F">
            <w:pPr>
              <w:pStyle w:val="TAL"/>
              <w:rPr>
                <w:ins w:id="332" w:author="Huawei - Jun" w:date="2022-10-31T17:20:00Z"/>
                <w:lang w:val="en-US" w:eastAsia="zh-CN"/>
              </w:rPr>
            </w:pPr>
            <w:ins w:id="333" w:author="Huawei - Jun" w:date="2022-10-31T17:20:00Z">
              <w:r>
                <w:rPr>
                  <w:lang w:val="en-US" w:eastAsia="zh-CN"/>
                </w:rPr>
                <w:t xml:space="preserve">Total UL Delay on the MCG per split DRB per UE during the time period </w:t>
              </w:r>
              <m:oMath>
                <m:r>
                  <w:rPr>
                    <w:rFonts w:ascii="Cambria Math" w:hAnsi="Cambria Math"/>
                    <w:lang w:eastAsia="zh-CN"/>
                  </w:rPr>
                  <m:t>T</m:t>
                </m:r>
              </m:oMath>
              <w:r w:rsidRPr="00311E11">
                <w:rPr>
                  <w:lang w:eastAsia="zh-CN"/>
                </w:rPr>
                <w:t>.</w:t>
              </w:r>
            </w:ins>
          </w:p>
        </w:tc>
      </w:tr>
      <w:tr w:rsidR="00646DF3" w:rsidRPr="00311E11" w14:paraId="2CEC6F49" w14:textId="77777777" w:rsidTr="00902C9F">
        <w:trPr>
          <w:trHeight w:val="153"/>
          <w:ins w:id="334" w:author="Huawei - Jun" w:date="2022-10-31T17:20:00Z"/>
        </w:trPr>
        <w:tc>
          <w:tcPr>
            <w:tcW w:w="4536" w:type="dxa"/>
            <w:vAlign w:val="center"/>
          </w:tcPr>
          <w:p w14:paraId="3449422B" w14:textId="77777777" w:rsidR="00646DF3" w:rsidRPr="00311E11" w:rsidRDefault="006A6E0C" w:rsidP="00902C9F">
            <w:pPr>
              <w:pStyle w:val="TAL"/>
              <w:jc w:val="center"/>
              <w:rPr>
                <w:ins w:id="335" w:author="Huawei - Jun" w:date="2022-10-31T17:20:00Z"/>
                <w:rFonts w:ascii="Calibri" w:cs="Arial"/>
                <w:lang w:eastAsia="zh-CN"/>
              </w:rPr>
            </w:pPr>
            <m:oMathPara>
              <m:oMath>
                <m:sSub>
                  <m:sSubPr>
                    <m:ctrlPr>
                      <w:ins w:id="336" w:author="Huawei - Jun" w:date="2022-10-31T17:20:00Z">
                        <w:rPr>
                          <w:rFonts w:ascii="Cambria Math" w:hAnsi="Cambria Math" w:cstheme="minorHAnsi"/>
                          <w:i/>
                          <w:lang w:val="en-US"/>
                        </w:rPr>
                      </w:ins>
                    </m:ctrlPr>
                  </m:sSubPr>
                  <m:e>
                    <m:r>
                      <w:ins w:id="337" w:author="Huawei - Jun" w:date="2022-10-31T17:20:00Z">
                        <w:rPr>
                          <w:rFonts w:ascii="Cambria Math" w:hAnsi="Cambria Math" w:cstheme="minorHAnsi"/>
                          <w:lang w:val="en-US"/>
                        </w:rPr>
                        <m:t>M_UL</m:t>
                      </w:ins>
                    </m:r>
                  </m:e>
                  <m:sub>
                    <m:r>
                      <w:ins w:id="338" w:author="Huawei - Jun" w:date="2022-10-31T17:20:00Z">
                        <w:rPr>
                          <w:rFonts w:ascii="Cambria Math" w:hAnsi="Cambria Math" w:cstheme="minorHAnsi"/>
                          <w:lang w:val="en-US"/>
                        </w:rPr>
                        <m:t>SCG</m:t>
                      </w:ins>
                    </m:r>
                  </m:sub>
                </m:sSub>
                <m:r>
                  <w:ins w:id="339" w:author="Huawei - Jun" w:date="2022-10-31T17:20:00Z">
                    <w:rPr>
                      <w:rFonts w:ascii="Cambria Math" w:hAnsi="Cambria Math" w:cstheme="minorHAnsi"/>
                      <w:lang w:val="en-US"/>
                    </w:rPr>
                    <m:t>(T,drbid)</m:t>
                  </w:ins>
                </m:r>
              </m:oMath>
            </m:oMathPara>
          </w:p>
        </w:tc>
        <w:tc>
          <w:tcPr>
            <w:tcW w:w="5233" w:type="dxa"/>
            <w:vAlign w:val="center"/>
          </w:tcPr>
          <w:p w14:paraId="797C3439" w14:textId="77777777" w:rsidR="00646DF3" w:rsidRPr="00311E11" w:rsidRDefault="00646DF3" w:rsidP="00902C9F">
            <w:pPr>
              <w:pStyle w:val="TAL"/>
              <w:rPr>
                <w:ins w:id="340" w:author="Huawei - Jun" w:date="2022-10-31T17:20:00Z"/>
                <w:lang w:eastAsia="zh-CN"/>
              </w:rPr>
            </w:pPr>
            <w:ins w:id="341" w:author="Huawei - Jun" w:date="2022-10-31T17:20:00Z">
              <w:r>
                <w:rPr>
                  <w:lang w:val="en-US" w:eastAsia="zh-CN"/>
                </w:rPr>
                <w:t xml:space="preserve">Total UL Delay on the SCG per split DRB per UE during the time period </w:t>
              </w:r>
              <m:oMath>
                <m:r>
                  <w:rPr>
                    <w:rFonts w:ascii="Cambria Math" w:hAnsi="Cambria Math"/>
                    <w:lang w:eastAsia="zh-CN"/>
                  </w:rPr>
                  <m:t>T</m:t>
                </m:r>
              </m:oMath>
              <w:r w:rsidRPr="00311E11">
                <w:rPr>
                  <w:lang w:eastAsia="zh-CN"/>
                </w:rPr>
                <w:t>.</w:t>
              </w:r>
            </w:ins>
          </w:p>
        </w:tc>
      </w:tr>
      <w:tr w:rsidR="00646DF3" w:rsidRPr="00311E11" w14:paraId="53F9FF2A" w14:textId="77777777" w:rsidTr="00902C9F">
        <w:trPr>
          <w:trHeight w:val="153"/>
          <w:ins w:id="342" w:author="Huawei - Jun" w:date="2022-10-31T17:20:00Z"/>
        </w:trPr>
        <w:tc>
          <w:tcPr>
            <w:tcW w:w="4536" w:type="dxa"/>
            <w:vAlign w:val="center"/>
          </w:tcPr>
          <w:p w14:paraId="057611AC" w14:textId="77777777" w:rsidR="00646DF3" w:rsidRDefault="00646DF3" w:rsidP="00902C9F">
            <w:pPr>
              <w:pStyle w:val="TAL"/>
              <w:jc w:val="center"/>
              <w:rPr>
                <w:ins w:id="343" w:author="Huawei - Jun" w:date="2022-10-31T17:20:00Z"/>
                <w:rFonts w:ascii="Times New Roman" w:hAnsi="Times New Roman"/>
                <w:lang w:val="en-US"/>
              </w:rPr>
            </w:pPr>
            <m:oMathPara>
              <m:oMath>
                <m:r>
                  <w:ins w:id="344" w:author="Huawei - Jun" w:date="2022-10-31T17:20:00Z">
                    <w:rPr>
                      <w:rFonts w:ascii="Cambria Math" w:hAnsi="Cambria Math" w:cstheme="minorHAnsi"/>
                      <w:lang w:val="en-US"/>
                    </w:rPr>
                    <m:t>I_UL</m:t>
                  </w:ins>
                </m:r>
                <m:d>
                  <m:dPr>
                    <m:ctrlPr>
                      <w:ins w:id="345" w:author="Huawei - Jun" w:date="2022-10-31T17:20:00Z">
                        <w:rPr>
                          <w:rFonts w:ascii="Cambria Math" w:hAnsi="Cambria Math" w:cstheme="minorHAnsi"/>
                          <w:i/>
                          <w:lang w:val="en-US"/>
                        </w:rPr>
                      </w:ins>
                    </m:ctrlPr>
                  </m:dPr>
                  <m:e>
                    <m:r>
                      <w:ins w:id="346" w:author="Huawei - Jun" w:date="2022-10-31T17:20:00Z">
                        <w:rPr>
                          <w:rFonts w:ascii="Cambria Math" w:hAnsi="Cambria Math" w:cstheme="minorHAnsi"/>
                          <w:lang w:val="en-US"/>
                        </w:rPr>
                        <m:t>T,drbid</m:t>
                      </w:ins>
                    </m:r>
                  </m:e>
                </m:d>
              </m:oMath>
            </m:oMathPara>
          </w:p>
        </w:tc>
        <w:tc>
          <w:tcPr>
            <w:tcW w:w="5233" w:type="dxa"/>
            <w:vAlign w:val="center"/>
          </w:tcPr>
          <w:p w14:paraId="1D90B845" w14:textId="77777777" w:rsidR="00646DF3" w:rsidRDefault="00646DF3" w:rsidP="00902C9F">
            <w:pPr>
              <w:pStyle w:val="TAL"/>
              <w:rPr>
                <w:ins w:id="347" w:author="Huawei - Jun" w:date="2022-10-31T17:20:00Z"/>
                <w:lang w:val="en-US" w:eastAsia="zh-CN"/>
              </w:rPr>
            </w:pPr>
            <w:ins w:id="348" w:author="Huawei - Jun" w:date="2022-10-31T17:20:00Z">
              <w:r>
                <w:rPr>
                  <w:lang w:val="en-US" w:eastAsia="zh-CN"/>
                </w:rPr>
                <w:t xml:space="preserve">Total number of UL PDCP non-duplicated packets sent per Split-DRB per UE during the time period </w:t>
              </w:r>
              <m:oMath>
                <m:r>
                  <w:rPr>
                    <w:rFonts w:ascii="Cambria Math" w:hAnsi="Cambria Math"/>
                    <w:lang w:eastAsia="zh-CN"/>
                  </w:rPr>
                  <m:t>T</m:t>
                </m:r>
              </m:oMath>
              <w:r w:rsidRPr="00311E11">
                <w:rPr>
                  <w:lang w:eastAsia="zh-CN"/>
                </w:rPr>
                <w:t>.</w:t>
              </w:r>
            </w:ins>
          </w:p>
        </w:tc>
      </w:tr>
      <w:tr w:rsidR="00646DF3" w:rsidRPr="00311E11" w14:paraId="5B7BEDC5" w14:textId="77777777" w:rsidTr="00902C9F">
        <w:trPr>
          <w:trHeight w:val="153"/>
          <w:ins w:id="349" w:author="Huawei - Jun" w:date="2022-10-31T17:20:00Z"/>
        </w:trPr>
        <w:tc>
          <w:tcPr>
            <w:tcW w:w="4536" w:type="dxa"/>
            <w:vAlign w:val="center"/>
          </w:tcPr>
          <w:p w14:paraId="38BECEC4" w14:textId="77777777" w:rsidR="00646DF3" w:rsidRDefault="006A6E0C" w:rsidP="00902C9F">
            <w:pPr>
              <w:pStyle w:val="TAL"/>
              <w:jc w:val="center"/>
              <w:rPr>
                <w:ins w:id="350" w:author="Huawei - Jun" w:date="2022-10-31T17:20:00Z"/>
                <w:rFonts w:ascii="Times New Roman" w:hAnsi="Times New Roman"/>
                <w:lang w:val="en-US"/>
              </w:rPr>
            </w:pPr>
            <m:oMathPara>
              <m:oMath>
                <m:sSub>
                  <m:sSubPr>
                    <m:ctrlPr>
                      <w:ins w:id="351" w:author="Huawei - Jun" w:date="2022-10-31T17:20:00Z">
                        <w:rPr>
                          <w:rFonts w:ascii="Cambria Math" w:hAnsi="Cambria Math" w:cstheme="minorHAnsi"/>
                          <w:i/>
                          <w:lang w:val="en-US"/>
                        </w:rPr>
                      </w:ins>
                    </m:ctrlPr>
                  </m:sSubPr>
                  <m:e>
                    <m:r>
                      <w:ins w:id="352" w:author="Huawei - Jun" w:date="2022-10-31T17:20:00Z">
                        <w:rPr>
                          <w:rFonts w:ascii="Cambria Math" w:hAnsi="Cambria Math" w:cstheme="minorHAnsi"/>
                          <w:lang w:val="en-US"/>
                        </w:rPr>
                        <m:t>I_UL</m:t>
                      </w:ins>
                    </m:r>
                  </m:e>
                  <m:sub>
                    <m:r>
                      <w:ins w:id="353" w:author="Huawei - Jun" w:date="2022-10-31T17:20:00Z">
                        <w:rPr>
                          <w:rFonts w:ascii="Cambria Math" w:hAnsi="Cambria Math" w:cstheme="minorHAnsi"/>
                          <w:lang w:val="en-US"/>
                        </w:rPr>
                        <m:t>MCG</m:t>
                      </w:ins>
                    </m:r>
                  </m:sub>
                </m:sSub>
                <m:r>
                  <w:ins w:id="354" w:author="Huawei - Jun" w:date="2022-10-31T17:20:00Z">
                    <w:rPr>
                      <w:rFonts w:ascii="Cambria Math" w:hAnsi="Cambria Math" w:cstheme="minorHAnsi"/>
                      <w:lang w:val="en-US"/>
                    </w:rPr>
                    <m:t>(T,drbid)</m:t>
                  </w:ins>
                </m:r>
              </m:oMath>
            </m:oMathPara>
          </w:p>
        </w:tc>
        <w:tc>
          <w:tcPr>
            <w:tcW w:w="5233" w:type="dxa"/>
            <w:vAlign w:val="center"/>
          </w:tcPr>
          <w:p w14:paraId="0B0F0D3F" w14:textId="77777777" w:rsidR="00646DF3" w:rsidRDefault="00646DF3" w:rsidP="00902C9F">
            <w:pPr>
              <w:pStyle w:val="TAL"/>
              <w:rPr>
                <w:ins w:id="355" w:author="Huawei - Jun" w:date="2022-10-31T17:20:00Z"/>
                <w:lang w:val="en-US" w:eastAsia="zh-CN"/>
              </w:rPr>
            </w:pPr>
            <w:ins w:id="356" w:author="Huawei - Jun" w:date="2022-10-31T17:20:00Z">
              <w:r>
                <w:rPr>
                  <w:lang w:val="en-US" w:eastAsia="zh-CN"/>
                </w:rPr>
                <w:t xml:space="preserve">Total number of UL PDCP non-duplicated packets sent on the MCG leg per Split-DRB per UE during the time period </w:t>
              </w:r>
              <m:oMath>
                <m:r>
                  <w:rPr>
                    <w:rFonts w:ascii="Cambria Math" w:hAnsi="Cambria Math"/>
                    <w:lang w:eastAsia="zh-CN"/>
                  </w:rPr>
                  <m:t>T</m:t>
                </m:r>
              </m:oMath>
              <w:r>
                <w:rPr>
                  <w:lang w:eastAsia="zh-CN"/>
                </w:rPr>
                <w:t>, as defined in Table 4.2.1.8.1-1.</w:t>
              </w:r>
            </w:ins>
          </w:p>
        </w:tc>
      </w:tr>
      <w:tr w:rsidR="00646DF3" w:rsidRPr="00311E11" w14:paraId="0678D2D4" w14:textId="77777777" w:rsidTr="00902C9F">
        <w:trPr>
          <w:trHeight w:val="153"/>
          <w:ins w:id="357" w:author="Huawei - Jun" w:date="2022-10-31T17:20:00Z"/>
        </w:trPr>
        <w:tc>
          <w:tcPr>
            <w:tcW w:w="4536" w:type="dxa"/>
            <w:vAlign w:val="center"/>
          </w:tcPr>
          <w:p w14:paraId="3C5D8E23" w14:textId="77777777" w:rsidR="00646DF3" w:rsidRDefault="006A6E0C" w:rsidP="00902C9F">
            <w:pPr>
              <w:pStyle w:val="TAL"/>
              <w:jc w:val="center"/>
              <w:rPr>
                <w:ins w:id="358" w:author="Huawei - Jun" w:date="2022-10-31T17:20:00Z"/>
                <w:rFonts w:ascii="Times New Roman" w:hAnsi="Times New Roman"/>
                <w:lang w:val="en-US"/>
              </w:rPr>
            </w:pPr>
            <m:oMathPara>
              <m:oMath>
                <m:sSub>
                  <m:sSubPr>
                    <m:ctrlPr>
                      <w:ins w:id="359" w:author="Huawei - Jun" w:date="2022-10-31T17:20:00Z">
                        <w:rPr>
                          <w:rFonts w:ascii="Cambria Math" w:hAnsi="Cambria Math" w:cstheme="minorHAnsi"/>
                          <w:i/>
                          <w:lang w:val="en-US"/>
                        </w:rPr>
                      </w:ins>
                    </m:ctrlPr>
                  </m:sSubPr>
                  <m:e>
                    <m:r>
                      <w:ins w:id="360" w:author="Huawei - Jun" w:date="2022-10-31T17:20:00Z">
                        <w:rPr>
                          <w:rFonts w:ascii="Cambria Math" w:hAnsi="Cambria Math" w:cstheme="minorHAnsi"/>
                          <w:lang w:val="en-US"/>
                        </w:rPr>
                        <m:t>I_UL</m:t>
                      </w:ins>
                    </m:r>
                  </m:e>
                  <m:sub>
                    <m:r>
                      <w:ins w:id="361" w:author="Huawei - Jun" w:date="2022-10-31T17:20:00Z">
                        <w:rPr>
                          <w:rFonts w:ascii="Cambria Math" w:hAnsi="Cambria Math" w:cstheme="minorHAnsi"/>
                          <w:lang w:val="en-US"/>
                        </w:rPr>
                        <m:t>SCG</m:t>
                      </w:ins>
                    </m:r>
                  </m:sub>
                </m:sSub>
                <m:r>
                  <w:ins w:id="362" w:author="Huawei - Jun" w:date="2022-10-31T17:20:00Z">
                    <w:rPr>
                      <w:rFonts w:ascii="Cambria Math" w:hAnsi="Cambria Math" w:cstheme="minorHAnsi"/>
                      <w:lang w:val="en-US"/>
                    </w:rPr>
                    <m:t>(T,drbid)</m:t>
                  </w:ins>
                </m:r>
              </m:oMath>
            </m:oMathPara>
          </w:p>
        </w:tc>
        <w:tc>
          <w:tcPr>
            <w:tcW w:w="5233" w:type="dxa"/>
            <w:vAlign w:val="center"/>
          </w:tcPr>
          <w:p w14:paraId="6C2299F2" w14:textId="77777777" w:rsidR="00646DF3" w:rsidRDefault="00646DF3" w:rsidP="00902C9F">
            <w:pPr>
              <w:pStyle w:val="TAL"/>
              <w:rPr>
                <w:ins w:id="363" w:author="Huawei - Jun" w:date="2022-10-31T17:20:00Z"/>
                <w:lang w:val="en-US" w:eastAsia="zh-CN"/>
              </w:rPr>
            </w:pPr>
            <w:ins w:id="364" w:author="Huawei - Jun" w:date="2022-10-31T17:20:00Z">
              <w:r>
                <w:rPr>
                  <w:lang w:val="en-US" w:eastAsia="zh-CN"/>
                </w:rPr>
                <w:t xml:space="preserve">Total number of UL PDCP non-duplicated packets sent on the SCG leg per Split-DRB per UE during the time period </w:t>
              </w:r>
              <m:oMath>
                <m:r>
                  <w:rPr>
                    <w:rFonts w:ascii="Cambria Math" w:hAnsi="Cambria Math"/>
                    <w:lang w:eastAsia="zh-CN"/>
                  </w:rPr>
                  <m:t>T</m:t>
                </m:r>
              </m:oMath>
              <w:r>
                <w:rPr>
                  <w:lang w:eastAsia="zh-CN"/>
                </w:rPr>
                <w:t>, as defined in Table 4.2.1.8.1-1.</w:t>
              </w:r>
            </w:ins>
          </w:p>
        </w:tc>
      </w:tr>
    </w:tbl>
    <w:p w14:paraId="643CB082" w14:textId="77777777" w:rsidR="00646DF3" w:rsidRPr="009A24D9" w:rsidRDefault="00646DF3" w:rsidP="00646DF3">
      <w:pPr>
        <w:rPr>
          <w:ins w:id="365" w:author="Huawei - Jun" w:date="2022-10-31T17:20:00Z"/>
          <w:rFonts w:eastAsia="MS Mincho"/>
          <w:lang w:eastAsia="ja-JP"/>
        </w:rPr>
      </w:pPr>
    </w:p>
    <w:p w14:paraId="104D5F5B" w14:textId="77777777" w:rsidR="00646DF3" w:rsidRPr="00646DF3" w:rsidRDefault="00646DF3" w:rsidP="00646DF3"/>
    <w:sectPr w:rsidR="00646DF3" w:rsidRPr="00646DF3"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05000" w14:textId="77777777" w:rsidR="006A6E0C" w:rsidRDefault="006A6E0C">
      <w:r>
        <w:separator/>
      </w:r>
    </w:p>
  </w:endnote>
  <w:endnote w:type="continuationSeparator" w:id="0">
    <w:p w14:paraId="28BEAAB2" w14:textId="77777777" w:rsidR="006A6E0C" w:rsidRDefault="006A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97D6F" w14:textId="77777777" w:rsidR="006A6E0C" w:rsidRDefault="006A6E0C">
      <w:r>
        <w:separator/>
      </w:r>
    </w:p>
  </w:footnote>
  <w:footnote w:type="continuationSeparator" w:id="0">
    <w:p w14:paraId="6CAC9BA3" w14:textId="77777777" w:rsidR="006A6E0C" w:rsidRDefault="006A6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20"/>
  </w:num>
  <w:num w:numId="3">
    <w:abstractNumId w:val="24"/>
  </w:num>
  <w:num w:numId="4">
    <w:abstractNumId w:val="13"/>
  </w:num>
  <w:num w:numId="5">
    <w:abstractNumId w:val="11"/>
  </w:num>
  <w:num w:numId="6">
    <w:abstractNumId w:val="2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6"/>
  </w:num>
  <w:num w:numId="9">
    <w:abstractNumId w:val="31"/>
  </w:num>
  <w:num w:numId="10">
    <w:abstractNumId w:val="16"/>
  </w:num>
  <w:num w:numId="11">
    <w:abstractNumId w:val="9"/>
  </w:num>
  <w:num w:numId="12">
    <w:abstractNumId w:val="5"/>
  </w:num>
  <w:num w:numId="13">
    <w:abstractNumId w:val="3"/>
  </w:num>
  <w:num w:numId="14">
    <w:abstractNumId w:val="6"/>
  </w:num>
  <w:num w:numId="15">
    <w:abstractNumId w:val="12"/>
  </w:num>
  <w:num w:numId="16">
    <w:abstractNumId w:val="15"/>
  </w:num>
  <w:num w:numId="17">
    <w:abstractNumId w:val="9"/>
  </w:num>
  <w:num w:numId="18">
    <w:abstractNumId w:val="9"/>
  </w:num>
  <w:num w:numId="19">
    <w:abstractNumId w:val="9"/>
  </w:num>
  <w:num w:numId="20">
    <w:abstractNumId w:val="9"/>
  </w:num>
  <w:num w:numId="21">
    <w:abstractNumId w:val="9"/>
  </w:num>
  <w:num w:numId="22">
    <w:abstractNumId w:val="23"/>
  </w:num>
  <w:num w:numId="23">
    <w:abstractNumId w:val="14"/>
  </w:num>
  <w:num w:numId="24">
    <w:abstractNumId w:val="25"/>
  </w:num>
  <w:num w:numId="25">
    <w:abstractNumId w:val="28"/>
  </w:num>
  <w:num w:numId="26">
    <w:abstractNumId w:val="8"/>
  </w:num>
  <w:num w:numId="27">
    <w:abstractNumId w:val="2"/>
  </w:num>
  <w:num w:numId="28">
    <w:abstractNumId w:val="19"/>
  </w:num>
  <w:num w:numId="29">
    <w:abstractNumId w:val="4"/>
  </w:num>
  <w:num w:numId="30">
    <w:abstractNumId w:val="17"/>
  </w:num>
  <w:num w:numId="31">
    <w:abstractNumId w:val="30"/>
  </w:num>
  <w:num w:numId="32">
    <w:abstractNumId w:val="22"/>
  </w:num>
  <w:num w:numId="33">
    <w:abstractNumId w:val="10"/>
  </w:num>
  <w:num w:numId="34">
    <w:abstractNumId w:val="29"/>
  </w:num>
  <w:num w:numId="35">
    <w:abstractNumId w:val="7"/>
  </w:num>
  <w:num w:numId="36">
    <w:abstractNumId w:val="18"/>
  </w:num>
  <w:num w:numId="37">
    <w:abstractNumId w:val="0"/>
  </w:num>
  <w:num w:numId="38">
    <w:abstractNumId w:val="9"/>
  </w:num>
  <w:num w:numId="3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1BE"/>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AA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E11"/>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2EC8"/>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40"/>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645"/>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47A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9D6"/>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D70"/>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13B"/>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3E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6BD"/>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BCB"/>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CB8"/>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D43"/>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8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3E2"/>
    <w:rsid w:val="0044085B"/>
    <w:rsid w:val="00440C47"/>
    <w:rsid w:val="00440EDD"/>
    <w:rsid w:val="004411D6"/>
    <w:rsid w:val="00441712"/>
    <w:rsid w:val="00441D3D"/>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383"/>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DEC"/>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5E1"/>
    <w:rsid w:val="004F2706"/>
    <w:rsid w:val="004F3346"/>
    <w:rsid w:val="004F336F"/>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BF"/>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D9"/>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681"/>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9BE"/>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E5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959"/>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7A8"/>
    <w:rsid w:val="00614F00"/>
    <w:rsid w:val="0061502F"/>
    <w:rsid w:val="0061517C"/>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6FCD"/>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DF3"/>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13"/>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310"/>
    <w:rsid w:val="006A46A7"/>
    <w:rsid w:val="006A4937"/>
    <w:rsid w:val="006A4A4E"/>
    <w:rsid w:val="006A50BA"/>
    <w:rsid w:val="006A51A7"/>
    <w:rsid w:val="006A5591"/>
    <w:rsid w:val="006A5C86"/>
    <w:rsid w:val="006A60DA"/>
    <w:rsid w:val="006A61F2"/>
    <w:rsid w:val="006A6E0C"/>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B37"/>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7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6F3"/>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D4A"/>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C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163"/>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1B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3"/>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0D5"/>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24F"/>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2ED7"/>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57EC5"/>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3C8"/>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4D9"/>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56B"/>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6F4"/>
    <w:rsid w:val="00A22993"/>
    <w:rsid w:val="00A22A97"/>
    <w:rsid w:val="00A22FC1"/>
    <w:rsid w:val="00A23223"/>
    <w:rsid w:val="00A232A0"/>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CB7"/>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8DA"/>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3AB"/>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986"/>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5BD"/>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AAD"/>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AFD"/>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E78"/>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5F2E"/>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3BF"/>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A52"/>
    <w:rsid w:val="00D31944"/>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341"/>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896"/>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7BC"/>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0E96"/>
    <w:rsid w:val="00E42C21"/>
    <w:rsid w:val="00E43076"/>
    <w:rsid w:val="00E437D2"/>
    <w:rsid w:val="00E43907"/>
    <w:rsid w:val="00E43B8E"/>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834"/>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A2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4B45"/>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195"/>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3AB3"/>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614"/>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4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F7E5227B-2C61-4DB7-8EC8-45ED145B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 Chen</cp:lastModifiedBy>
  <cp:revision>3</cp:revision>
  <cp:lastPrinted>2010-01-06T08:23:00Z</cp:lastPrinted>
  <dcterms:created xsi:type="dcterms:W3CDTF">2022-10-31T09:21:00Z</dcterms:created>
  <dcterms:modified xsi:type="dcterms:W3CDTF">2022-11-04T06:11:00Z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(3)YvA8GRt7C4j+nUK2niZoeutbUPz9uIw5jwi/Cy0qaR4SgqMiPeYScfUhTZ3rsIK7GhOlBJTV
J682KDOKCDa+GHI/nXjM4aEz34jCMpkO3xqS3l/sl3vIN5b3Th9rJBIQzOMFa8wpNisaaMF4
oFDE6woyLbiwnUTFbt7LwNZLw/bGwtrDFcW1bZCaF+I9BlqYxYOx9Xiwww1BJcJdkNwHOLrF
SWP9t/jGPaCx4iYSln</vt:lpwstr>
  </property>
  <property fmtid="{D5CDD505-2E9C-101B-9397-08002B2CF9AE}" pid="11" name="_2015_ms_pID_7253431">
    <vt:lpwstr>blwbzuzALQM5gQxV4ww1tiGzNgmYp0WnrlTkKjdwJIPkQSXfYU5g1W
tywPLxbZQCDEi7t+U/iSE1tKTZxEyb/uQMc0aSzQFEezzjpC+a8aYuEJ1es86+K09v3d/27w
ZKjNDmTLI4GIOPERb3cn0dQqZRn+JDva2KlEOOLyz4zRIrN+yEXxwmJ1Xku99cjuI9mgriM8
AD6vtr/vsdxvpaXcHWt0dR1x2m8pQai/bim0</vt:lpwstr>
  </property>
  <property fmtid="{D5CDD505-2E9C-101B-9397-08002B2CF9AE}" pid="12" name="_2015_ms_pID_7253432">
    <vt:lpwstr>02tLIpmdUXTcCNmtKpw9Jn1/JHJHQZzQy94b
iRJv4hJ5oajXorWyGC9K7L1PhTyS9cW36FB8/9/vs03x2pyNZ+0=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